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A25A5" w14:textId="1911945D" w:rsidR="00A91B8B" w:rsidRPr="00736FCC" w:rsidRDefault="00A91B8B" w:rsidP="00A91B8B">
      <w:pPr>
        <w:tabs>
          <w:tab w:val="left" w:pos="1985"/>
        </w:tabs>
        <w:rPr>
          <w:rFonts w:cs="Arial"/>
          <w:b/>
          <w:bCs/>
          <w:sz w:val="24"/>
          <w:lang w:val="en-US" w:eastAsia="zh-CN"/>
        </w:rPr>
      </w:pPr>
      <w:r w:rsidRPr="00736FCC">
        <w:rPr>
          <w:rFonts w:cs="Arial"/>
          <w:b/>
          <w:bCs/>
          <w:sz w:val="24"/>
          <w:lang w:val="en-US" w:eastAsia="zh-CN"/>
        </w:rPr>
        <w:t>3GPP TSG-RAN WG3 #12</w:t>
      </w:r>
      <w:r>
        <w:rPr>
          <w:rFonts w:cs="Arial"/>
          <w:b/>
          <w:bCs/>
          <w:sz w:val="24"/>
          <w:lang w:val="en-US" w:eastAsia="zh-CN"/>
        </w:rPr>
        <w:t>2</w:t>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Pr>
          <w:rFonts w:cs="Arial"/>
          <w:b/>
          <w:bCs/>
          <w:sz w:val="24"/>
          <w:lang w:val="en-US" w:eastAsia="zh-CN"/>
        </w:rPr>
        <w:tab/>
      </w:r>
      <w:r>
        <w:rPr>
          <w:rFonts w:cs="Arial"/>
          <w:b/>
          <w:bCs/>
          <w:sz w:val="24"/>
          <w:lang w:val="en-US" w:eastAsia="zh-CN"/>
        </w:rPr>
        <w:tab/>
      </w:r>
      <w:r w:rsidRPr="00736FCC">
        <w:rPr>
          <w:rFonts w:cs="Arial"/>
          <w:b/>
          <w:bCs/>
          <w:sz w:val="24"/>
          <w:lang w:val="en-US" w:eastAsia="zh-CN"/>
        </w:rPr>
        <w:t>R3-2</w:t>
      </w:r>
      <w:r w:rsidRPr="00736FCC">
        <w:rPr>
          <w:rFonts w:cs="Arial" w:hint="eastAsia"/>
          <w:b/>
          <w:bCs/>
          <w:sz w:val="24"/>
          <w:lang w:val="en-US" w:eastAsia="zh-CN"/>
        </w:rPr>
        <w:t>3</w:t>
      </w:r>
      <w:r w:rsidR="00D57088">
        <w:rPr>
          <w:rFonts w:cs="Arial"/>
          <w:b/>
          <w:bCs/>
          <w:sz w:val="24"/>
          <w:lang w:val="en-US" w:eastAsia="zh-CN"/>
        </w:rPr>
        <w:t>7633</w:t>
      </w:r>
    </w:p>
    <w:p w14:paraId="62E2E7DB" w14:textId="77777777" w:rsidR="00A91B8B" w:rsidRPr="00A6202A" w:rsidRDefault="00A91B8B" w:rsidP="00A91B8B">
      <w:pPr>
        <w:jc w:val="both"/>
        <w:rPr>
          <w:rFonts w:cs="Arial"/>
          <w:b/>
          <w:bCs/>
          <w:sz w:val="24"/>
          <w:lang w:val="en-US" w:eastAsia="zh-CN"/>
        </w:rPr>
      </w:pPr>
      <w:r w:rsidRPr="00A6202A">
        <w:rPr>
          <w:rFonts w:cs="Arial"/>
          <w:b/>
          <w:bCs/>
          <w:sz w:val="24"/>
          <w:lang w:val="en-US" w:eastAsia="zh-CN"/>
        </w:rPr>
        <w:t>Chicago, USA</w:t>
      </w:r>
      <w:r w:rsidRPr="00337312">
        <w:rPr>
          <w:rFonts w:cs="Arial"/>
          <w:b/>
          <w:bCs/>
          <w:sz w:val="24"/>
          <w:lang w:val="en-US" w:eastAsia="zh-CN"/>
        </w:rPr>
        <w:t>,</w:t>
      </w:r>
      <w:r w:rsidRPr="00A6202A">
        <w:rPr>
          <w:rFonts w:cs="Arial"/>
          <w:b/>
          <w:bCs/>
          <w:sz w:val="24"/>
          <w:lang w:val="en-US" w:eastAsia="zh-CN"/>
        </w:rPr>
        <w:t xml:space="preserve"> </w:t>
      </w:r>
      <w:r>
        <w:rPr>
          <w:rFonts w:cs="Arial"/>
          <w:b/>
          <w:bCs/>
          <w:sz w:val="24"/>
          <w:lang w:val="en-US" w:eastAsia="zh-CN"/>
        </w:rPr>
        <w:t>13</w:t>
      </w:r>
      <w:r w:rsidRPr="007C5C47">
        <w:rPr>
          <w:rFonts w:cs="Arial"/>
          <w:b/>
          <w:bCs/>
          <w:sz w:val="24"/>
          <w:lang w:val="en-US" w:eastAsia="zh-CN"/>
        </w:rPr>
        <w:t>th – 1</w:t>
      </w:r>
      <w:r>
        <w:rPr>
          <w:rFonts w:cs="Arial"/>
          <w:b/>
          <w:bCs/>
          <w:sz w:val="24"/>
          <w:lang w:val="en-US" w:eastAsia="zh-CN"/>
        </w:rPr>
        <w:t>7</w:t>
      </w:r>
      <w:r w:rsidRPr="007C5C47">
        <w:rPr>
          <w:rFonts w:cs="Arial"/>
          <w:b/>
          <w:bCs/>
          <w:sz w:val="24"/>
          <w:lang w:val="en-US" w:eastAsia="zh-CN"/>
        </w:rPr>
        <w:t xml:space="preserve">th </w:t>
      </w:r>
      <w:r>
        <w:rPr>
          <w:rFonts w:cs="Arial"/>
          <w:b/>
          <w:bCs/>
          <w:sz w:val="24"/>
          <w:lang w:val="en-US" w:eastAsia="zh-CN"/>
        </w:rPr>
        <w:t>Nov</w:t>
      </w:r>
      <w:r w:rsidRPr="007C5C47">
        <w:rPr>
          <w:rFonts w:cs="Arial"/>
          <w:b/>
          <w:bCs/>
          <w:sz w:val="24"/>
          <w:lang w:val="en-US" w:eastAsia="zh-CN"/>
        </w:rPr>
        <w:t xml:space="preserve"> 2023</w:t>
      </w:r>
    </w:p>
    <w:p w14:paraId="3F31ADFA" w14:textId="77777777" w:rsidR="00B770B3" w:rsidRPr="00A91B8B" w:rsidRDefault="00B770B3">
      <w:pPr>
        <w:pStyle w:val="a9"/>
        <w:rPr>
          <w:lang w:val="en-US" w:eastAsia="zh-CN"/>
        </w:rPr>
      </w:pPr>
    </w:p>
    <w:p w14:paraId="6FEC161A" w14:textId="0B54C09A" w:rsidR="00B770B3" w:rsidRDefault="00A356BC">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42428C">
        <w:rPr>
          <w:rFonts w:cs="Arial"/>
          <w:b/>
          <w:bCs/>
          <w:sz w:val="24"/>
          <w:szCs w:val="24"/>
          <w:lang w:val="en-US"/>
        </w:rPr>
        <w:t>2</w:t>
      </w:r>
      <w:r w:rsidR="00237CA2">
        <w:rPr>
          <w:rFonts w:cs="Arial"/>
          <w:b/>
          <w:bCs/>
          <w:sz w:val="24"/>
          <w:szCs w:val="24"/>
          <w:lang w:val="en-US"/>
        </w:rPr>
        <w:t>5</w:t>
      </w:r>
      <w:r w:rsidR="0042428C">
        <w:rPr>
          <w:rFonts w:cs="Arial"/>
          <w:b/>
          <w:bCs/>
          <w:sz w:val="24"/>
          <w:szCs w:val="24"/>
          <w:lang w:val="en-US"/>
        </w:rPr>
        <w:t>.2</w:t>
      </w:r>
      <w:r w:rsidR="00EF45C9">
        <w:rPr>
          <w:rFonts w:cs="Arial"/>
          <w:b/>
          <w:bCs/>
          <w:sz w:val="24"/>
          <w:szCs w:val="24"/>
          <w:lang w:val="en-US"/>
        </w:rPr>
        <w:t>.1</w:t>
      </w:r>
    </w:p>
    <w:p w14:paraId="4F18CBD2" w14:textId="77777777" w:rsidR="00B770B3" w:rsidRDefault="00A356BC">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14:paraId="0550122E" w14:textId="51918DE0"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E54B41">
        <w:rPr>
          <w:rFonts w:cs="Arial"/>
          <w:b/>
          <w:bCs/>
          <w:color w:val="000000"/>
          <w:sz w:val="24"/>
          <w:szCs w:val="24"/>
        </w:rPr>
        <w:t>Discussion on XR Enhancement in Split Architecture</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38863CD9" w14:textId="2A558448" w:rsidR="00892EFE" w:rsidRDefault="00BE5AFD" w:rsidP="00EF45C9">
      <w:pPr>
        <w:rPr>
          <w:lang w:eastAsia="zh-CN"/>
        </w:rPr>
      </w:pPr>
      <w:r>
        <w:rPr>
          <w:lang w:eastAsia="zh-CN"/>
        </w:rPr>
        <w:t>The u</w:t>
      </w:r>
      <w:r w:rsidR="0001274A" w:rsidRPr="0001274A">
        <w:rPr>
          <w:lang w:eastAsia="zh-CN"/>
        </w:rPr>
        <w:t>pdated WID on XR Enhancements for NR</w:t>
      </w:r>
      <w:r w:rsidR="0061176A">
        <w:rPr>
          <w:lang w:eastAsia="zh-CN"/>
        </w:rPr>
        <w:t xml:space="preserve"> was agreed in RAN#99 </w:t>
      </w:r>
      <w:r w:rsidR="00EF45C9">
        <w:rPr>
          <w:lang w:eastAsia="zh-CN"/>
        </w:rPr>
        <w:t>meeting [</w:t>
      </w:r>
      <w:r w:rsidR="00FA7C57">
        <w:rPr>
          <w:lang w:eastAsia="zh-CN"/>
        </w:rPr>
        <w:t>1]</w:t>
      </w:r>
      <w:r w:rsidR="0061176A">
        <w:rPr>
          <w:lang w:eastAsia="zh-CN"/>
        </w:rPr>
        <w:t xml:space="preserve">. </w:t>
      </w:r>
      <w:r w:rsidR="00EF45C9">
        <w:rPr>
          <w:lang w:eastAsia="zh-CN"/>
        </w:rPr>
        <w:t>In RAN3#121 meeting, the following agreements on enhancement for E1 and F1 interface were achieved:</w:t>
      </w:r>
    </w:p>
    <w:p w14:paraId="7A6C8587" w14:textId="77777777" w:rsidR="00EF45C9" w:rsidRPr="00006E8E" w:rsidRDefault="00EF45C9" w:rsidP="00EF45C9">
      <w:pPr>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 xml:space="preserve">Add the PDU Set QoS Parameters in the QoS Flow Level QoS Parameters IE over NGAP, </w:t>
      </w:r>
      <w:proofErr w:type="spellStart"/>
      <w:r w:rsidRPr="00006E8E">
        <w:rPr>
          <w:rFonts w:ascii="Calibri" w:eastAsia="MS Mincho" w:hAnsi="Calibri" w:cs="Calibri"/>
          <w:i/>
          <w:iCs/>
          <w:color w:val="00B050"/>
          <w:kern w:val="2"/>
          <w:sz w:val="16"/>
          <w:szCs w:val="16"/>
        </w:rPr>
        <w:t>XnAP</w:t>
      </w:r>
      <w:proofErr w:type="spellEnd"/>
      <w:r w:rsidRPr="00006E8E">
        <w:rPr>
          <w:rFonts w:ascii="Calibri" w:eastAsia="MS Mincho" w:hAnsi="Calibri" w:cs="Calibri"/>
          <w:i/>
          <w:iCs/>
          <w:color w:val="00B050"/>
          <w:kern w:val="2"/>
          <w:sz w:val="16"/>
          <w:szCs w:val="16"/>
        </w:rPr>
        <w:t xml:space="preserve">, F1AP and E1AP. </w:t>
      </w:r>
    </w:p>
    <w:p w14:paraId="304B90AB" w14:textId="77777777" w:rsidR="00EF45C9" w:rsidRPr="00006E8E" w:rsidRDefault="00EF45C9" w:rsidP="00EF45C9">
      <w:pPr>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The PDU Set QoS parameters includes:</w:t>
      </w:r>
    </w:p>
    <w:p w14:paraId="5DF9B714" w14:textId="77777777" w:rsidR="00EF45C9" w:rsidRPr="00006E8E" w:rsidRDefault="00EF45C9" w:rsidP="00EF45C9">
      <w:pPr>
        <w:numPr>
          <w:ilvl w:val="0"/>
          <w:numId w:val="32"/>
        </w:numP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Delay Budget (PSDB).</w:t>
      </w:r>
    </w:p>
    <w:p w14:paraId="4FF154A1" w14:textId="77777777" w:rsidR="00EF45C9" w:rsidRPr="00006E8E" w:rsidRDefault="00EF45C9" w:rsidP="00EF45C9">
      <w:pPr>
        <w:numPr>
          <w:ilvl w:val="0"/>
          <w:numId w:val="32"/>
        </w:numP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Error Rate (PSER).</w:t>
      </w:r>
    </w:p>
    <w:p w14:paraId="78488092" w14:textId="77777777" w:rsidR="00EF45C9" w:rsidRPr="00006E8E" w:rsidRDefault="00EF45C9" w:rsidP="00EF45C9">
      <w:pPr>
        <w:numPr>
          <w:ilvl w:val="0"/>
          <w:numId w:val="32"/>
        </w:numPr>
        <w:spacing w:before="100" w:beforeAutospacing="1"/>
        <w:rPr>
          <w:rFonts w:ascii="Calibri" w:eastAsia="MS Mincho" w:hAnsi="Calibri" w:cs="Calibri"/>
          <w:i/>
          <w:iCs/>
          <w:color w:val="00B050"/>
          <w:kern w:val="2"/>
          <w:sz w:val="16"/>
          <w:szCs w:val="16"/>
        </w:rPr>
      </w:pPr>
      <w:r w:rsidRPr="00006E8E">
        <w:rPr>
          <w:rFonts w:ascii="Calibri" w:eastAsia="MS Mincho" w:hAnsi="Calibri" w:cs="Calibri"/>
          <w:i/>
          <w:iCs/>
          <w:color w:val="00B050"/>
          <w:kern w:val="2"/>
          <w:sz w:val="16"/>
          <w:szCs w:val="16"/>
        </w:rPr>
        <w:t>PDU Set Integrated Handling Information (PSIHI).</w:t>
      </w:r>
    </w:p>
    <w:p w14:paraId="5A1E5AA4" w14:textId="72A0B4D4" w:rsidR="00297EF8" w:rsidRPr="00297EF8" w:rsidRDefault="003210D2" w:rsidP="00717873">
      <w:pPr>
        <w:pStyle w:val="af9"/>
        <w:numPr>
          <w:ilvl w:val="0"/>
          <w:numId w:val="32"/>
        </w:numPr>
        <w:rPr>
          <w:rFonts w:ascii="Calibri" w:eastAsia="MS Mincho" w:hAnsi="Calibri" w:cs="Calibri"/>
          <w:i/>
          <w:iCs/>
          <w:color w:val="00B050"/>
          <w:kern w:val="2"/>
          <w:sz w:val="16"/>
          <w:szCs w:val="16"/>
        </w:rPr>
      </w:pPr>
      <w:r w:rsidRPr="003210D2">
        <w:rPr>
          <w:rFonts w:ascii="Calibri" w:eastAsia="MS Mincho" w:hAnsi="Calibri" w:cs="Calibri"/>
          <w:i/>
          <w:iCs/>
          <w:color w:val="00B050"/>
          <w:kern w:val="2"/>
          <w:sz w:val="16"/>
          <w:szCs w:val="16"/>
        </w:rPr>
        <w:t xml:space="preserve">Enhance </w:t>
      </w:r>
      <w:proofErr w:type="spellStart"/>
      <w:r w:rsidRPr="003210D2">
        <w:rPr>
          <w:rFonts w:ascii="Calibri" w:eastAsia="MS Mincho" w:hAnsi="Calibri" w:cs="Calibri"/>
          <w:i/>
          <w:iCs/>
          <w:color w:val="00B050"/>
          <w:kern w:val="2"/>
          <w:sz w:val="16"/>
          <w:szCs w:val="16"/>
        </w:rPr>
        <w:t>XnAP</w:t>
      </w:r>
      <w:proofErr w:type="spellEnd"/>
      <w:r w:rsidRPr="003210D2">
        <w:rPr>
          <w:rFonts w:ascii="Calibri" w:eastAsia="MS Mincho" w:hAnsi="Calibri" w:cs="Calibri"/>
          <w:i/>
          <w:iCs/>
          <w:color w:val="00B050"/>
          <w:kern w:val="2"/>
          <w:sz w:val="16"/>
          <w:szCs w:val="16"/>
        </w:rPr>
        <w:t>/F1AP/E1AP TSCAI to include the N6 Jitter information associated with DL Periodicity.</w:t>
      </w:r>
    </w:p>
    <w:p w14:paraId="2F2356D6" w14:textId="17D17912" w:rsidR="00B770B3" w:rsidRPr="00717873" w:rsidRDefault="003C0245" w:rsidP="00717873">
      <w:pPr>
        <w:rPr>
          <w:lang w:eastAsia="zh-CN"/>
        </w:rPr>
      </w:pPr>
      <w:r>
        <w:rPr>
          <w:lang w:eastAsia="zh-CN"/>
        </w:rPr>
        <w:t>The intention of t</w:t>
      </w:r>
      <w:r w:rsidR="00A356BC" w:rsidRPr="00717873">
        <w:rPr>
          <w:lang w:eastAsia="zh-CN"/>
        </w:rPr>
        <w:t>his paper</w:t>
      </w:r>
      <w:r w:rsidR="00A26D30" w:rsidRPr="00717873">
        <w:rPr>
          <w:lang w:eastAsia="zh-CN"/>
        </w:rPr>
        <w:t xml:space="preserve"> </w:t>
      </w:r>
      <w:r>
        <w:rPr>
          <w:lang w:eastAsia="zh-CN"/>
        </w:rPr>
        <w:t>is to</w:t>
      </w:r>
      <w:r w:rsidR="00DA25C9" w:rsidRPr="00717873">
        <w:rPr>
          <w:lang w:eastAsia="zh-CN"/>
        </w:rPr>
        <w:t xml:space="preserve"> </w:t>
      </w:r>
      <w:r w:rsidR="004178EC" w:rsidRPr="00717873">
        <w:rPr>
          <w:lang w:eastAsia="zh-CN"/>
        </w:rPr>
        <w:t>discuss</w:t>
      </w:r>
      <w:r w:rsidR="00DA25C9" w:rsidRPr="00717873">
        <w:rPr>
          <w:lang w:eastAsia="zh-CN"/>
        </w:rPr>
        <w:t xml:space="preserve"> </w:t>
      </w:r>
      <w:r w:rsidR="00175C24">
        <w:rPr>
          <w:lang w:eastAsia="zh-CN"/>
        </w:rPr>
        <w:t>on</w:t>
      </w:r>
      <w:r w:rsidR="005F7623">
        <w:rPr>
          <w:lang w:eastAsia="zh-CN"/>
        </w:rPr>
        <w:t xml:space="preserve"> E1 and F1 </w:t>
      </w:r>
      <w:r w:rsidR="00175C24">
        <w:rPr>
          <w:lang w:eastAsia="zh-CN"/>
        </w:rPr>
        <w:t xml:space="preserve">impact of </w:t>
      </w:r>
      <w:r w:rsidR="00A50AC1">
        <w:rPr>
          <w:lang w:eastAsia="zh-CN"/>
        </w:rPr>
        <w:t>XR enhancement</w:t>
      </w:r>
      <w:r w:rsidR="005F7623">
        <w:rPr>
          <w:lang w:eastAsia="zh-CN"/>
        </w:rPr>
        <w:t>, and provide some proposals</w:t>
      </w:r>
      <w:r w:rsidR="00A356BC" w:rsidRPr="00717873">
        <w:rPr>
          <w:lang w:eastAsia="zh-CN"/>
        </w:rPr>
        <w:t xml:space="preserve">. </w:t>
      </w:r>
    </w:p>
    <w:p w14:paraId="79C71067" w14:textId="77777777" w:rsidR="00FB6E00" w:rsidRDefault="00A356BC" w:rsidP="00CA4DF5">
      <w:pPr>
        <w:pStyle w:val="1"/>
        <w:ind w:left="0" w:firstLine="0"/>
        <w:rPr>
          <w:lang w:eastAsia="zh-CN"/>
        </w:rPr>
      </w:pPr>
      <w:r>
        <w:rPr>
          <w:rFonts w:hint="eastAsia"/>
          <w:lang w:eastAsia="zh-CN"/>
        </w:rPr>
        <w:t>Discussion</w:t>
      </w:r>
    </w:p>
    <w:p w14:paraId="61517A67" w14:textId="083DDD58" w:rsidR="00CE1CC5" w:rsidRDefault="005A2854" w:rsidP="00FF01CB">
      <w:pPr>
        <w:spacing w:line="360" w:lineRule="auto"/>
        <w:jc w:val="both"/>
      </w:pPr>
      <w:r>
        <w:rPr>
          <w:lang w:eastAsia="zh-CN"/>
        </w:rPr>
        <w:t>To configure UE power saving management scheme for connected mode DRX, SA2 agreed that</w:t>
      </w:r>
      <w:r w:rsidRPr="004D46B4">
        <w:rPr>
          <w:lang w:eastAsia="zh-CN"/>
        </w:rPr>
        <w:t xml:space="preserve"> </w:t>
      </w:r>
      <w:r>
        <w:rPr>
          <w:lang w:eastAsia="zh-CN"/>
        </w:rPr>
        <w:t>UL/DL Periodicity</w:t>
      </w:r>
      <w:r>
        <w:rPr>
          <w:rFonts w:hint="eastAsia"/>
          <w:lang w:eastAsia="zh-CN"/>
        </w:rPr>
        <w:t>,</w:t>
      </w:r>
      <w:r>
        <w:rPr>
          <w:lang w:eastAsia="zh-CN"/>
        </w:rPr>
        <w:t xml:space="preserve"> the N6 Jitter Information associated with the DL Periodicity also need to be provided to NG-RAN. </w:t>
      </w:r>
      <w:r w:rsidR="00055B98">
        <w:rPr>
          <w:rFonts w:hint="eastAsia"/>
          <w:lang w:eastAsia="zh-CN"/>
        </w:rPr>
        <w:t>I</w:t>
      </w:r>
      <w:r w:rsidR="00055B98">
        <w:rPr>
          <w:lang w:eastAsia="zh-CN"/>
        </w:rPr>
        <w:t xml:space="preserve">n RAN3#121 meeting, N6 jitter information associated with DL periodicity was agreed to be included </w:t>
      </w:r>
      <w:r>
        <w:rPr>
          <w:lang w:eastAsia="zh-CN"/>
        </w:rPr>
        <w:t>in E1 and F1 interface.</w:t>
      </w:r>
      <w:r>
        <w:rPr>
          <w:rFonts w:hint="eastAsia"/>
          <w:lang w:eastAsia="zh-CN"/>
        </w:rPr>
        <w:t xml:space="preserve"> </w:t>
      </w:r>
      <w:r w:rsidR="0075282C">
        <w:rPr>
          <w:lang w:eastAsia="zh-CN"/>
        </w:rPr>
        <w:t xml:space="preserve">For UL direction, </w:t>
      </w:r>
      <w:r w:rsidR="00CE1CC5">
        <w:t>RAN2 has agreed the following agreements in RAN2#123 meeting:</w:t>
      </w:r>
    </w:p>
    <w:p w14:paraId="48612540" w14:textId="77777777" w:rsidR="00CE1CC5" w:rsidRPr="00CA0884" w:rsidRDefault="00CE1CC5" w:rsidP="00CE1CC5">
      <w:pPr>
        <w:pStyle w:val="B1"/>
      </w:pPr>
      <w:r w:rsidRPr="00CA0884">
        <w:t>-</w:t>
      </w:r>
      <w:r w:rsidRPr="00CA0884">
        <w:tab/>
        <w:t>UE reports Burst Arrival time and Jitter associated with the UL data burst periodicity in uplink using UAI.</w:t>
      </w:r>
    </w:p>
    <w:p w14:paraId="03423A6F" w14:textId="403B72F0" w:rsidR="00CE1CC5" w:rsidRDefault="00CE1CC5" w:rsidP="00CE1CC5">
      <w:pPr>
        <w:pStyle w:val="B1"/>
      </w:pPr>
      <w:r w:rsidRPr="00CA0884">
        <w:t>-</w:t>
      </w:r>
      <w:r w:rsidRPr="00CA0884">
        <w:tab/>
        <w:t>UE reports UL data burst periodicity in uplink using UAI.</w:t>
      </w:r>
    </w:p>
    <w:p w14:paraId="4712D404" w14:textId="59ED1A8A" w:rsidR="006311E9" w:rsidRDefault="0075282C" w:rsidP="00FF01CB">
      <w:pPr>
        <w:spacing w:line="360" w:lineRule="auto"/>
        <w:jc w:val="both"/>
        <w:rPr>
          <w:lang w:eastAsia="zh-CN"/>
        </w:rPr>
      </w:pPr>
      <w:r>
        <w:t xml:space="preserve">With such information, the </w:t>
      </w:r>
      <w:r w:rsidR="004D46B4">
        <w:t>NG-RAN</w:t>
      </w:r>
      <w:r>
        <w:t xml:space="preserve"> </w:t>
      </w:r>
      <w:r w:rsidR="004D46B4">
        <w:t>can</w:t>
      </w:r>
      <w:r w:rsidR="004D46B4" w:rsidRPr="002A01D6">
        <w:rPr>
          <w:szCs w:val="24"/>
          <w:lang w:eastAsia="zh-CN"/>
        </w:rPr>
        <w:t xml:space="preserve"> configure </w:t>
      </w:r>
      <w:r w:rsidR="004D46B4">
        <w:rPr>
          <w:szCs w:val="24"/>
          <w:lang w:eastAsia="zh-CN"/>
        </w:rPr>
        <w:t xml:space="preserve">properly </w:t>
      </w:r>
      <w:r w:rsidR="004D46B4" w:rsidRPr="002A01D6">
        <w:rPr>
          <w:szCs w:val="24"/>
          <w:lang w:eastAsia="zh-CN"/>
        </w:rPr>
        <w:t>radio resources for UE</w:t>
      </w:r>
      <w:r w:rsidR="000F2925">
        <w:t xml:space="preserve"> to</w:t>
      </w:r>
      <w:r w:rsidR="004D46B4" w:rsidRPr="002A01D6">
        <w:rPr>
          <w:szCs w:val="24"/>
          <w:lang w:eastAsia="zh-CN"/>
        </w:rPr>
        <w:t xml:space="preserve"> mitigate the extra access </w:t>
      </w:r>
      <w:r w:rsidR="004D46B4" w:rsidRPr="003F2151">
        <w:t>delay caused by jitter.</w:t>
      </w:r>
      <w:r w:rsidR="003F2151" w:rsidRPr="003F2151">
        <w:t xml:space="preserve"> </w:t>
      </w:r>
      <w:r w:rsidR="008A011C">
        <w:t xml:space="preserve">Therefore, </w:t>
      </w:r>
      <w:r w:rsidR="00344B2A">
        <w:t>CU-CP need</w:t>
      </w:r>
      <w:r w:rsidR="005536A9">
        <w:t>s to</w:t>
      </w:r>
      <w:r w:rsidR="00344B2A">
        <w:t xml:space="preserve"> provide </w:t>
      </w:r>
      <w:r w:rsidR="00CE1CC5">
        <w:t xml:space="preserve">UL </w:t>
      </w:r>
      <w:r w:rsidR="00CE1CC5" w:rsidRPr="00CA0884">
        <w:t>Burst Arrival time</w:t>
      </w:r>
      <w:r w:rsidR="00CE1CC5">
        <w:t>,</w:t>
      </w:r>
      <w:r w:rsidR="00CE1CC5" w:rsidRPr="00CA0884">
        <w:t xml:space="preserve"> </w:t>
      </w:r>
      <w:r w:rsidR="00CE1CC5">
        <w:t xml:space="preserve">UL </w:t>
      </w:r>
      <w:r w:rsidR="00CE1CC5" w:rsidRPr="00CA0884">
        <w:t>Jitter</w:t>
      </w:r>
      <w:r w:rsidR="00CE1CC5">
        <w:t xml:space="preserve">, and UL </w:t>
      </w:r>
      <w:r w:rsidR="00CE1CC5" w:rsidRPr="00CA0884">
        <w:t>data burst periodicity</w:t>
      </w:r>
      <w:r w:rsidR="004D233C">
        <w:t xml:space="preserve"> </w:t>
      </w:r>
      <w:r w:rsidR="00090BF5">
        <w:t xml:space="preserve">to </w:t>
      </w:r>
      <w:r w:rsidR="00D15D17">
        <w:t>DU</w:t>
      </w:r>
      <w:r w:rsidR="004D233C">
        <w:t xml:space="preserve">. </w:t>
      </w:r>
    </w:p>
    <w:p w14:paraId="4CCC9BC4" w14:textId="32079213" w:rsidR="006311E9" w:rsidRPr="00A62228" w:rsidRDefault="00A62228" w:rsidP="00FF01CB">
      <w:pPr>
        <w:spacing w:line="360" w:lineRule="auto"/>
        <w:jc w:val="both"/>
        <w:rPr>
          <w:b/>
          <w:bCs/>
          <w:lang w:eastAsia="zh-CN"/>
        </w:rPr>
      </w:pPr>
      <w:r w:rsidRPr="00A62228">
        <w:rPr>
          <w:rFonts w:hint="eastAsia"/>
          <w:b/>
          <w:bCs/>
          <w:lang w:eastAsia="zh-CN"/>
        </w:rPr>
        <w:t>P</w:t>
      </w:r>
      <w:r w:rsidRPr="00A62228">
        <w:rPr>
          <w:b/>
          <w:bCs/>
          <w:lang w:eastAsia="zh-CN"/>
        </w:rPr>
        <w:t xml:space="preserve">roposal 1: </w:t>
      </w:r>
      <w:r w:rsidR="00CE1CC5" w:rsidRPr="00CE1CC5">
        <w:rPr>
          <w:b/>
          <w:bCs/>
          <w:lang w:eastAsia="zh-CN"/>
        </w:rPr>
        <w:t>CU-CP need</w:t>
      </w:r>
      <w:r w:rsidR="005536A9">
        <w:rPr>
          <w:b/>
          <w:bCs/>
          <w:lang w:eastAsia="zh-CN"/>
        </w:rPr>
        <w:t>s</w:t>
      </w:r>
      <w:r w:rsidR="00CE1CC5" w:rsidRPr="00CE1CC5">
        <w:rPr>
          <w:b/>
          <w:bCs/>
          <w:lang w:eastAsia="zh-CN"/>
        </w:rPr>
        <w:t xml:space="preserve"> </w:t>
      </w:r>
      <w:r w:rsidR="005536A9">
        <w:rPr>
          <w:b/>
          <w:bCs/>
          <w:lang w:eastAsia="zh-CN"/>
        </w:rPr>
        <w:t xml:space="preserve">to </w:t>
      </w:r>
      <w:r w:rsidR="00CE1CC5" w:rsidRPr="00CE1CC5">
        <w:rPr>
          <w:b/>
          <w:bCs/>
          <w:lang w:eastAsia="zh-CN"/>
        </w:rPr>
        <w:t>provide UL Burst Arrival time, UL Jitter, and UL data burst periodicity to DU</w:t>
      </w:r>
      <w:r w:rsidR="00170EFD">
        <w:rPr>
          <w:b/>
          <w:bCs/>
          <w:lang w:eastAsia="zh-CN"/>
        </w:rPr>
        <w:t>.</w:t>
      </w:r>
    </w:p>
    <w:p w14:paraId="6410F6FD" w14:textId="71C4333F" w:rsidR="00CE1CC5" w:rsidRDefault="00CE1CC5" w:rsidP="00CE1CC5">
      <w:pPr>
        <w:spacing w:line="360" w:lineRule="auto"/>
        <w:jc w:val="both"/>
        <w:rPr>
          <w:rFonts w:eastAsia="宋体"/>
          <w:lang w:eastAsia="zh-CN"/>
        </w:rPr>
      </w:pPr>
      <w:r>
        <w:rPr>
          <w:rFonts w:eastAsia="宋体"/>
          <w:lang w:eastAsia="zh-CN"/>
        </w:rPr>
        <w:t xml:space="preserve">In XR, multiple flows are supported and the scheduling may be frequent in some duration. In some cases, XR traffic may have low latency requirement, and short DRX cycle is more suitable to reduce latency. Additionally, the short DRX cycle is optional in current spec and the operator can choose whether to configure short DRX cycle according to the traffic pattern. Therefore, it is better to support the short DRX cycle in rational numbers to better support the XR traffic. </w:t>
      </w:r>
      <w:r w:rsidR="009F5375">
        <w:rPr>
          <w:rFonts w:eastAsia="宋体"/>
          <w:lang w:eastAsia="zh-CN"/>
        </w:rPr>
        <w:t xml:space="preserve">Per TS 38.331, for RRC connected UE, the network can configure the UE to provide its preference on DRX cycles with integer numbers for power saving. Based on the agreements in RRC CR for XR, the UE can initiate transmission of </w:t>
      </w:r>
      <w:proofErr w:type="spellStart"/>
      <w:r w:rsidR="009F5375" w:rsidRPr="003B74F9">
        <w:rPr>
          <w:rFonts w:eastAsia="宋体"/>
          <w:i/>
          <w:lang w:eastAsia="zh-CN"/>
        </w:rPr>
        <w:t>UEAssistanceInformation</w:t>
      </w:r>
      <w:proofErr w:type="spellEnd"/>
      <w:r w:rsidR="009F5375">
        <w:rPr>
          <w:rFonts w:eastAsia="宋体"/>
          <w:i/>
          <w:lang w:eastAsia="zh-CN"/>
        </w:rPr>
        <w:t xml:space="preserve"> </w:t>
      </w:r>
      <w:r w:rsidR="009F5375" w:rsidRPr="00C03B9D">
        <w:rPr>
          <w:rFonts w:eastAsia="宋体"/>
          <w:lang w:eastAsia="zh-CN"/>
        </w:rPr>
        <w:t>message</w:t>
      </w:r>
      <w:r w:rsidR="009F5375">
        <w:rPr>
          <w:rFonts w:eastAsia="宋体"/>
          <w:lang w:eastAsia="zh-CN"/>
        </w:rPr>
        <w:t xml:space="preserve"> to provide UL traffic information once the sufficient information is available</w:t>
      </w:r>
      <w:r w:rsidR="00A7664E">
        <w:rPr>
          <w:rFonts w:eastAsia="宋体"/>
          <w:lang w:eastAsia="zh-CN"/>
        </w:rPr>
        <w:t xml:space="preserve">. Therefore, it would be </w:t>
      </w:r>
      <w:r w:rsidR="0058320C">
        <w:rPr>
          <w:rFonts w:eastAsia="宋体"/>
          <w:lang w:eastAsia="zh-CN"/>
        </w:rPr>
        <w:t>best if</w:t>
      </w:r>
      <w:r w:rsidR="00A7664E">
        <w:rPr>
          <w:rFonts w:eastAsia="宋体"/>
          <w:lang w:eastAsia="zh-CN"/>
        </w:rPr>
        <w:t xml:space="preserve"> the UE could send its preference on DRX cycles with rational number to the network via </w:t>
      </w:r>
      <w:proofErr w:type="spellStart"/>
      <w:r w:rsidR="00A7664E" w:rsidRPr="003B74F9">
        <w:rPr>
          <w:rFonts w:eastAsia="宋体"/>
          <w:i/>
          <w:lang w:eastAsia="zh-CN"/>
        </w:rPr>
        <w:t>UEAssistanceInformation</w:t>
      </w:r>
      <w:proofErr w:type="spellEnd"/>
      <w:r w:rsidR="00A7664E">
        <w:rPr>
          <w:rFonts w:eastAsia="宋体"/>
          <w:i/>
          <w:lang w:eastAsia="zh-CN"/>
        </w:rPr>
        <w:t xml:space="preserve"> </w:t>
      </w:r>
      <w:r w:rsidR="00A7664E" w:rsidRPr="00C03B9D">
        <w:rPr>
          <w:rFonts w:eastAsia="宋体"/>
          <w:lang w:eastAsia="zh-CN"/>
        </w:rPr>
        <w:t>message</w:t>
      </w:r>
      <w:r w:rsidR="00A7664E">
        <w:rPr>
          <w:rFonts w:eastAsia="宋体"/>
          <w:lang w:eastAsia="zh-CN"/>
        </w:rPr>
        <w:t xml:space="preserve">. </w:t>
      </w:r>
    </w:p>
    <w:p w14:paraId="601B02A1" w14:textId="7820098E" w:rsidR="00D36427" w:rsidRPr="009F5375" w:rsidRDefault="00577984" w:rsidP="00D36427">
      <w:pPr>
        <w:spacing w:line="360" w:lineRule="auto"/>
        <w:jc w:val="both"/>
        <w:rPr>
          <w:rFonts w:eastAsia="宋体"/>
          <w:lang w:eastAsia="zh-CN"/>
        </w:rPr>
      </w:pPr>
      <w:r>
        <w:rPr>
          <w:lang w:eastAsia="zh-CN"/>
        </w:rPr>
        <w:lastRenderedPageBreak/>
        <w:t>In addition,</w:t>
      </w:r>
      <w:r w:rsidR="00CE1CC5" w:rsidRPr="00CE1CC5">
        <w:rPr>
          <w:rFonts w:eastAsia="宋体"/>
          <w:lang w:eastAsia="zh-CN"/>
        </w:rPr>
        <w:t xml:space="preserve"> </w:t>
      </w:r>
      <w:r w:rsidR="00CE1CC5">
        <w:rPr>
          <w:rFonts w:eastAsia="宋体"/>
          <w:lang w:eastAsia="zh-CN"/>
        </w:rPr>
        <w:t>how to resolve the mismatch between DRX cycle and XR traffic periodicity was widely discussed, and the following agreement</w:t>
      </w:r>
      <w:r w:rsidR="009E67B0">
        <w:rPr>
          <w:rFonts w:eastAsia="宋体"/>
          <w:lang w:eastAsia="zh-CN"/>
        </w:rPr>
        <w:t>s</w:t>
      </w:r>
      <w:r w:rsidR="00CE1CC5">
        <w:rPr>
          <w:rFonts w:eastAsia="宋体"/>
          <w:lang w:eastAsia="zh-CN"/>
        </w:rPr>
        <w:t xml:space="preserve"> w</w:t>
      </w:r>
      <w:r w:rsidR="009E67B0">
        <w:rPr>
          <w:rFonts w:eastAsia="宋体"/>
          <w:lang w:eastAsia="zh-CN"/>
        </w:rPr>
        <w:t>ere</w:t>
      </w:r>
      <w:r w:rsidR="00CE1CC5">
        <w:rPr>
          <w:rFonts w:eastAsia="宋体"/>
          <w:lang w:eastAsia="zh-CN"/>
        </w:rPr>
        <w:t xml:space="preserve"> achieved in RAN2 #12</w:t>
      </w:r>
      <w:r w:rsidR="00D36427">
        <w:rPr>
          <w:rFonts w:eastAsia="宋体"/>
          <w:lang w:eastAsia="zh-CN"/>
        </w:rPr>
        <w:t>3bis</w:t>
      </w:r>
      <w:r w:rsidR="00CE1CC5">
        <w:rPr>
          <w:rFonts w:eastAsia="宋体"/>
          <w:lang w:eastAsia="zh-CN"/>
        </w:rPr>
        <w:t xml:space="preserve"> meeting. </w:t>
      </w:r>
    </w:p>
    <w:p w14:paraId="4D04D45B" w14:textId="3979AFC9" w:rsidR="00577984" w:rsidRDefault="00D36427" w:rsidP="005536A9">
      <w:pPr>
        <w:spacing w:line="360" w:lineRule="auto"/>
        <w:jc w:val="both"/>
      </w:pPr>
      <w:r>
        <w:rPr>
          <w:noProof/>
          <w:lang w:val="en-US" w:eastAsia="zh-CN"/>
        </w:rPr>
        <mc:AlternateContent>
          <mc:Choice Requires="wps">
            <w:drawing>
              <wp:anchor distT="0" distB="0" distL="114300" distR="114300" simplePos="0" relativeHeight="251659264" behindDoc="0" locked="0" layoutInCell="1" allowOverlap="1" wp14:anchorId="57352F29" wp14:editId="2E5F1B1A">
                <wp:simplePos x="0" y="0"/>
                <wp:positionH relativeFrom="column">
                  <wp:posOffset>0</wp:posOffset>
                </wp:positionH>
                <wp:positionV relativeFrom="paragraph">
                  <wp:posOffset>0</wp:posOffset>
                </wp:positionV>
                <wp:extent cx="1828800" cy="1828800"/>
                <wp:effectExtent l="0" t="0" r="0" b="0"/>
                <wp:wrapSquare wrapText="bothSides"/>
                <wp:docPr id="57847852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3559CF" w14:textId="77777777" w:rsidR="00D36427" w:rsidRPr="00CD02E3" w:rsidRDefault="00D36427" w:rsidP="008D2296">
                            <w:pPr>
                              <w:pStyle w:val="Doc-text2"/>
                              <w:ind w:left="0" w:firstLine="0"/>
                              <w:rPr>
                                <w:b/>
                                <w:bCs/>
                                <w:lang w:val="en-US"/>
                              </w:rPr>
                            </w:pPr>
                            <w:r w:rsidRPr="00CD02E3">
                              <w:rPr>
                                <w:b/>
                                <w:bCs/>
                                <w:lang w:val="en-US"/>
                              </w:rPr>
                              <w:t>Agreements on DRX</w:t>
                            </w:r>
                          </w:p>
                          <w:p w14:paraId="65C33263" w14:textId="77777777" w:rsidR="00D36427" w:rsidRPr="00CD02E3" w:rsidRDefault="00D36427" w:rsidP="008D2296">
                            <w:pPr>
                              <w:pStyle w:val="Doc-text2"/>
                              <w:ind w:left="0" w:firstLine="0"/>
                              <w:rPr>
                                <w:lang w:val="en-US"/>
                              </w:rPr>
                            </w:pPr>
                            <w:r w:rsidRPr="00CD02E3">
                              <w:rPr>
                                <w:lang w:val="en-US"/>
                              </w:rPr>
                              <w:t>1.</w:t>
                            </w:r>
                            <w:r w:rsidRPr="00CD02E3">
                              <w:rPr>
                                <w:lang w:val="en-US"/>
                              </w:rPr>
                              <w:tab/>
                              <w:t xml:space="preserve">New DRX cycles in rational numbers are supported for both short and long DRX cycles. </w:t>
                            </w:r>
                          </w:p>
                          <w:p w14:paraId="0C70F827" w14:textId="77777777" w:rsidR="00D36427" w:rsidRPr="00CD02E3" w:rsidRDefault="00D36427" w:rsidP="008D2296">
                            <w:pPr>
                              <w:pStyle w:val="Doc-text2"/>
                              <w:ind w:left="0" w:firstLine="0"/>
                              <w:rPr>
                                <w:lang w:val="en-US"/>
                              </w:rPr>
                            </w:pPr>
                            <w:r w:rsidRPr="00CD02E3">
                              <w:rPr>
                                <w:lang w:val="en-US"/>
                              </w:rPr>
                              <w:t>2.</w:t>
                            </w:r>
                            <w:r w:rsidRPr="00CD02E3">
                              <w:rPr>
                                <w:lang w:val="en-US"/>
                              </w:rPr>
                              <w:tab/>
                              <w:t>If short DRX cycle in rational number is configured, the length of the long DRX cycle shall be an integer multiple of the short DRX cycle, as in legacy.</w:t>
                            </w:r>
                            <w:r w:rsidRPr="00CD02E3">
                              <w:rPr>
                                <w:lang w:val="en-US"/>
                              </w:rPr>
                              <w:tab/>
                            </w:r>
                          </w:p>
                          <w:p w14:paraId="64ECB121" w14:textId="77777777" w:rsidR="00D36427" w:rsidRPr="00CD02E3" w:rsidRDefault="00D36427" w:rsidP="008D2296">
                            <w:pPr>
                              <w:pStyle w:val="Doc-text2"/>
                              <w:ind w:left="0" w:firstLine="0"/>
                              <w:rPr>
                                <w:lang w:val="en-US"/>
                              </w:rPr>
                            </w:pPr>
                            <w:r w:rsidRPr="00CD02E3">
                              <w:rPr>
                                <w:lang w:val="en-US"/>
                              </w:rPr>
                              <w:t>3.</w:t>
                            </w:r>
                            <w:r w:rsidRPr="00CD02E3">
                              <w:rPr>
                                <w:lang w:val="en-US"/>
                              </w:rPr>
                              <w:tab/>
                              <w:t>The new DRX parameter(s) for non-integer DRX cycles are common to both DRX groups</w:t>
                            </w:r>
                          </w:p>
                          <w:p w14:paraId="67542B55" w14:textId="77777777" w:rsidR="00D36427" w:rsidRPr="00CD02E3" w:rsidRDefault="00D36427" w:rsidP="008D2296">
                            <w:pPr>
                              <w:pStyle w:val="Doc-text2"/>
                              <w:ind w:left="0" w:firstLine="0"/>
                              <w:rPr>
                                <w:lang w:val="en-US"/>
                              </w:rPr>
                            </w:pPr>
                            <w:r w:rsidRPr="00CD02E3">
                              <w:rPr>
                                <w:lang w:val="en-US"/>
                              </w:rPr>
                              <w:t>4.</w:t>
                            </w:r>
                            <w:r w:rsidRPr="00CD02E3">
                              <w:rPr>
                                <w:lang w:val="en-US"/>
                              </w:rPr>
                              <w:tab/>
                              <w:t xml:space="preserve">At least use legacy formula and add floor () operation.  </w:t>
                            </w:r>
                          </w:p>
                          <w:p w14:paraId="230F4EBF" w14:textId="77777777" w:rsidR="00D36427" w:rsidRPr="00CD02E3" w:rsidRDefault="00D36427" w:rsidP="008D2296">
                            <w:pPr>
                              <w:pStyle w:val="Doc-text2"/>
                              <w:ind w:left="0" w:firstLine="0"/>
                              <w:rPr>
                                <w:lang w:val="en-US"/>
                              </w:rPr>
                            </w:pPr>
                            <w:r w:rsidRPr="00CD02E3">
                              <w:rPr>
                                <w:lang w:val="en-US"/>
                              </w:rPr>
                              <w:t>5.</w:t>
                            </w:r>
                            <w:r w:rsidRPr="00CD02E3">
                              <w:rPr>
                                <w:lang w:val="en-US"/>
                              </w:rPr>
                              <w:tab/>
                              <w:t>We will have normative text to avoid rounding errors.</w:t>
                            </w:r>
                          </w:p>
                          <w:p w14:paraId="1D4CBA53" w14:textId="77777777" w:rsidR="00D36427" w:rsidRPr="00DB7A61" w:rsidRDefault="00D36427" w:rsidP="008D2296">
                            <w:pPr>
                              <w:pStyle w:val="Doc-text2"/>
                              <w:ind w:left="0" w:firstLine="0"/>
                            </w:pPr>
                            <w:r w:rsidRPr="00CD02E3">
                              <w:rPr>
                                <w:lang w:val="en-US"/>
                              </w:rPr>
                              <w:t>6.</w:t>
                            </w:r>
                            <w:r w:rsidRPr="00CD02E3">
                              <w:rPr>
                                <w:lang w:val="en-US"/>
                              </w:rPr>
                              <w:tab/>
                              <w:t>specify the DRX cycle by different fields under a CHOICE structure and specify in the field description the correspondence between different fields and DRX cycles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7352F29"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fill o:detectmouseclick="t"/>
                <v:textbox style="mso-fit-shape-to-text:t">
                  <w:txbxContent>
                    <w:p w14:paraId="3C3559CF" w14:textId="77777777" w:rsidR="00D36427" w:rsidRPr="00CD02E3" w:rsidRDefault="00D36427" w:rsidP="008D2296">
                      <w:pPr>
                        <w:pStyle w:val="Doc-text2"/>
                        <w:ind w:left="0" w:firstLine="0"/>
                        <w:rPr>
                          <w:b/>
                          <w:bCs/>
                          <w:lang w:val="en-US"/>
                        </w:rPr>
                      </w:pPr>
                      <w:r w:rsidRPr="00CD02E3">
                        <w:rPr>
                          <w:b/>
                          <w:bCs/>
                          <w:lang w:val="en-US"/>
                        </w:rPr>
                        <w:t>Agreements on DRX</w:t>
                      </w:r>
                    </w:p>
                    <w:p w14:paraId="65C33263" w14:textId="77777777" w:rsidR="00D36427" w:rsidRPr="00CD02E3" w:rsidRDefault="00D36427" w:rsidP="008D2296">
                      <w:pPr>
                        <w:pStyle w:val="Doc-text2"/>
                        <w:ind w:left="0" w:firstLine="0"/>
                        <w:rPr>
                          <w:lang w:val="en-US"/>
                        </w:rPr>
                      </w:pPr>
                      <w:r w:rsidRPr="00CD02E3">
                        <w:rPr>
                          <w:lang w:val="en-US"/>
                        </w:rPr>
                        <w:t>1.</w:t>
                      </w:r>
                      <w:r w:rsidRPr="00CD02E3">
                        <w:rPr>
                          <w:lang w:val="en-US"/>
                        </w:rPr>
                        <w:tab/>
                        <w:t xml:space="preserve">New DRX cycles in rational numbers are supported for both short and long DRX cycles. </w:t>
                      </w:r>
                    </w:p>
                    <w:p w14:paraId="0C70F827" w14:textId="77777777" w:rsidR="00D36427" w:rsidRPr="00CD02E3" w:rsidRDefault="00D36427" w:rsidP="008D2296">
                      <w:pPr>
                        <w:pStyle w:val="Doc-text2"/>
                        <w:ind w:left="0" w:firstLine="0"/>
                        <w:rPr>
                          <w:lang w:val="en-US"/>
                        </w:rPr>
                      </w:pPr>
                      <w:r w:rsidRPr="00CD02E3">
                        <w:rPr>
                          <w:lang w:val="en-US"/>
                        </w:rPr>
                        <w:t>2.</w:t>
                      </w:r>
                      <w:r w:rsidRPr="00CD02E3">
                        <w:rPr>
                          <w:lang w:val="en-US"/>
                        </w:rPr>
                        <w:tab/>
                        <w:t>If short DRX cycle in rational number is configured, the length of the long DRX cycle shall be an integer multiple of the short DRX cycle, as in legacy.</w:t>
                      </w:r>
                      <w:r w:rsidRPr="00CD02E3">
                        <w:rPr>
                          <w:lang w:val="en-US"/>
                        </w:rPr>
                        <w:tab/>
                      </w:r>
                    </w:p>
                    <w:p w14:paraId="64ECB121" w14:textId="77777777" w:rsidR="00D36427" w:rsidRPr="00CD02E3" w:rsidRDefault="00D36427" w:rsidP="008D2296">
                      <w:pPr>
                        <w:pStyle w:val="Doc-text2"/>
                        <w:ind w:left="0" w:firstLine="0"/>
                        <w:rPr>
                          <w:lang w:val="en-US"/>
                        </w:rPr>
                      </w:pPr>
                      <w:r w:rsidRPr="00CD02E3">
                        <w:rPr>
                          <w:lang w:val="en-US"/>
                        </w:rPr>
                        <w:t>3.</w:t>
                      </w:r>
                      <w:r w:rsidRPr="00CD02E3">
                        <w:rPr>
                          <w:lang w:val="en-US"/>
                        </w:rPr>
                        <w:tab/>
                        <w:t>The new DRX parameter(s) for non-integer DRX cycles are common to both DRX groups</w:t>
                      </w:r>
                    </w:p>
                    <w:p w14:paraId="67542B55" w14:textId="77777777" w:rsidR="00D36427" w:rsidRPr="00CD02E3" w:rsidRDefault="00D36427" w:rsidP="008D2296">
                      <w:pPr>
                        <w:pStyle w:val="Doc-text2"/>
                        <w:ind w:left="0" w:firstLine="0"/>
                        <w:rPr>
                          <w:lang w:val="en-US"/>
                        </w:rPr>
                      </w:pPr>
                      <w:r w:rsidRPr="00CD02E3">
                        <w:rPr>
                          <w:lang w:val="en-US"/>
                        </w:rPr>
                        <w:t>4.</w:t>
                      </w:r>
                      <w:r w:rsidRPr="00CD02E3">
                        <w:rPr>
                          <w:lang w:val="en-US"/>
                        </w:rPr>
                        <w:tab/>
                        <w:t xml:space="preserve">At least use legacy formula and add floor () operation.  </w:t>
                      </w:r>
                    </w:p>
                    <w:p w14:paraId="230F4EBF" w14:textId="77777777" w:rsidR="00D36427" w:rsidRPr="00CD02E3" w:rsidRDefault="00D36427" w:rsidP="008D2296">
                      <w:pPr>
                        <w:pStyle w:val="Doc-text2"/>
                        <w:ind w:left="0" w:firstLine="0"/>
                        <w:rPr>
                          <w:lang w:val="en-US"/>
                        </w:rPr>
                      </w:pPr>
                      <w:r w:rsidRPr="00CD02E3">
                        <w:rPr>
                          <w:lang w:val="en-US"/>
                        </w:rPr>
                        <w:t>5.</w:t>
                      </w:r>
                      <w:r w:rsidRPr="00CD02E3">
                        <w:rPr>
                          <w:lang w:val="en-US"/>
                        </w:rPr>
                        <w:tab/>
                        <w:t>We will have normative text to avoid rounding errors.</w:t>
                      </w:r>
                    </w:p>
                    <w:p w14:paraId="1D4CBA53" w14:textId="77777777" w:rsidR="00D36427" w:rsidRPr="00DB7A61" w:rsidRDefault="00D36427" w:rsidP="008D2296">
                      <w:pPr>
                        <w:pStyle w:val="Doc-text2"/>
                        <w:ind w:left="0" w:firstLine="0"/>
                      </w:pPr>
                      <w:r w:rsidRPr="00CD02E3">
                        <w:rPr>
                          <w:lang w:val="en-US"/>
                        </w:rPr>
                        <w:t>6.</w:t>
                      </w:r>
                      <w:r w:rsidRPr="00CD02E3">
                        <w:rPr>
                          <w:lang w:val="en-US"/>
                        </w:rPr>
                        <w:tab/>
                        <w:t>specify the DRX cycle by different fields under a CHOICE structure and specify in the field description the correspondence between different fields and DRX cycles</w:t>
                      </w:r>
                    </w:p>
                  </w:txbxContent>
                </v:textbox>
                <w10:wrap type="square"/>
              </v:shape>
            </w:pict>
          </mc:Fallback>
        </mc:AlternateContent>
      </w:r>
      <w:r w:rsidR="00577984">
        <w:rPr>
          <w:lang w:eastAsia="zh-CN"/>
        </w:rPr>
        <w:t xml:space="preserve">Therefore, </w:t>
      </w:r>
      <w:r w:rsidR="00577984">
        <w:t>a new DRX cycle based on rational numbers need to be contained in F1 interface. Details of new DRX cycle depend</w:t>
      </w:r>
      <w:r w:rsidR="0079445D">
        <w:t xml:space="preserve"> on</w:t>
      </w:r>
      <w:r w:rsidR="00577984">
        <w:t xml:space="preserve"> RAN2</w:t>
      </w:r>
      <w:r w:rsidR="0079445D">
        <w:t xml:space="preserve"> progress.</w:t>
      </w:r>
    </w:p>
    <w:p w14:paraId="77BA6AC8" w14:textId="40D0E191" w:rsidR="00577984" w:rsidRPr="00577984" w:rsidRDefault="00577984" w:rsidP="00FF01CB">
      <w:pPr>
        <w:spacing w:line="360" w:lineRule="auto"/>
        <w:jc w:val="both"/>
        <w:rPr>
          <w:b/>
          <w:bCs/>
          <w:lang w:eastAsia="zh-CN"/>
        </w:rPr>
      </w:pPr>
      <w:r w:rsidRPr="00577984">
        <w:rPr>
          <w:b/>
          <w:bCs/>
        </w:rPr>
        <w:t xml:space="preserve">Proposal </w:t>
      </w:r>
      <w:r w:rsidR="00B429B3">
        <w:rPr>
          <w:b/>
          <w:bCs/>
        </w:rPr>
        <w:t>2</w:t>
      </w:r>
      <w:r w:rsidRPr="00577984">
        <w:rPr>
          <w:b/>
          <w:bCs/>
        </w:rPr>
        <w:t>: a new DRX cycle based on rational numbers need</w:t>
      </w:r>
      <w:r w:rsidR="00C62281">
        <w:rPr>
          <w:b/>
          <w:bCs/>
        </w:rPr>
        <w:t>s</w:t>
      </w:r>
      <w:r w:rsidRPr="00577984">
        <w:rPr>
          <w:b/>
          <w:bCs/>
        </w:rPr>
        <w:t xml:space="preserve"> to be contained in F1 interface</w:t>
      </w:r>
      <w:r w:rsidR="00F62875">
        <w:rPr>
          <w:b/>
          <w:bCs/>
          <w:lang w:eastAsia="zh-CN"/>
        </w:rPr>
        <w:t>.</w:t>
      </w:r>
    </w:p>
    <w:p w14:paraId="42B66424" w14:textId="77777777" w:rsidR="00B770B3" w:rsidRDefault="00A356BC">
      <w:pPr>
        <w:pStyle w:val="1"/>
        <w:rPr>
          <w:lang w:val="en-US"/>
        </w:rPr>
      </w:pPr>
      <w:r>
        <w:rPr>
          <w:lang w:eastAsia="zh-CN"/>
        </w:rPr>
        <w:t>Proposal</w:t>
      </w:r>
    </w:p>
    <w:p w14:paraId="6A2C838E" w14:textId="77777777" w:rsidR="00B770B3" w:rsidRDefault="00A356BC" w:rsidP="0070373A">
      <w:pPr>
        <w:rPr>
          <w:lang w:eastAsia="zh-CN"/>
        </w:rPr>
      </w:pPr>
      <w:r w:rsidRPr="0070373A">
        <w:rPr>
          <w:lang w:eastAsia="zh-CN"/>
        </w:rPr>
        <w:t>Based on the above analysis, we have the following proposals:</w:t>
      </w:r>
    </w:p>
    <w:p w14:paraId="64E6EEDC" w14:textId="580AD12D" w:rsidR="00ED488A" w:rsidRDefault="004E0324" w:rsidP="00ED488A">
      <w:pPr>
        <w:spacing w:line="360" w:lineRule="auto"/>
        <w:jc w:val="both"/>
        <w:rPr>
          <w:b/>
          <w:bCs/>
          <w:lang w:eastAsia="zh-CN"/>
        </w:rPr>
      </w:pPr>
      <w:r w:rsidRPr="00A62228">
        <w:rPr>
          <w:rFonts w:hint="eastAsia"/>
          <w:b/>
          <w:bCs/>
          <w:lang w:eastAsia="zh-CN"/>
        </w:rPr>
        <w:t>P</w:t>
      </w:r>
      <w:r w:rsidRPr="00A62228">
        <w:rPr>
          <w:b/>
          <w:bCs/>
          <w:lang w:eastAsia="zh-CN"/>
        </w:rPr>
        <w:t xml:space="preserve">roposal 1: </w:t>
      </w:r>
      <w:r w:rsidRPr="00CE1CC5">
        <w:rPr>
          <w:b/>
          <w:bCs/>
          <w:lang w:eastAsia="zh-CN"/>
        </w:rPr>
        <w:t>CU-CP need</w:t>
      </w:r>
      <w:r w:rsidR="00DC64DA">
        <w:rPr>
          <w:b/>
          <w:bCs/>
          <w:lang w:eastAsia="zh-CN"/>
        </w:rPr>
        <w:t>s to</w:t>
      </w:r>
      <w:r w:rsidRPr="00CE1CC5">
        <w:rPr>
          <w:b/>
          <w:bCs/>
          <w:lang w:eastAsia="zh-CN"/>
        </w:rPr>
        <w:t xml:space="preserve"> provide UL Burst Arrival time, UL Jitter, and UL data burst periodicity to DU</w:t>
      </w:r>
      <w:r w:rsidR="00170EFD">
        <w:rPr>
          <w:b/>
          <w:bCs/>
          <w:lang w:eastAsia="zh-CN"/>
        </w:rPr>
        <w:t>.</w:t>
      </w:r>
    </w:p>
    <w:p w14:paraId="7F94DA33" w14:textId="286A3E69" w:rsidR="00ED488A" w:rsidRPr="00577984" w:rsidRDefault="00ED488A" w:rsidP="00ED488A">
      <w:pPr>
        <w:spacing w:line="360" w:lineRule="auto"/>
        <w:jc w:val="both"/>
        <w:rPr>
          <w:b/>
          <w:bCs/>
          <w:lang w:eastAsia="zh-CN"/>
        </w:rPr>
      </w:pPr>
      <w:r w:rsidRPr="00577984">
        <w:rPr>
          <w:b/>
          <w:bCs/>
        </w:rPr>
        <w:t xml:space="preserve">Proposal </w:t>
      </w:r>
      <w:r w:rsidR="004E0324">
        <w:rPr>
          <w:b/>
          <w:bCs/>
        </w:rPr>
        <w:t>2</w:t>
      </w:r>
      <w:r w:rsidRPr="00577984">
        <w:rPr>
          <w:b/>
          <w:bCs/>
        </w:rPr>
        <w:t>: a new DRX cycle based on rational numbers need</w:t>
      </w:r>
      <w:r w:rsidR="00C62281">
        <w:rPr>
          <w:b/>
          <w:bCs/>
        </w:rPr>
        <w:t>s</w:t>
      </w:r>
      <w:r w:rsidRPr="00577984">
        <w:rPr>
          <w:b/>
          <w:bCs/>
        </w:rPr>
        <w:t xml:space="preserve"> to be contained in F1 interface</w:t>
      </w:r>
      <w:r>
        <w:rPr>
          <w:b/>
          <w:bCs/>
          <w:lang w:eastAsia="zh-CN"/>
        </w:rPr>
        <w:t>.</w:t>
      </w:r>
    </w:p>
    <w:p w14:paraId="4BBEADB7" w14:textId="648CEB73" w:rsidR="00B770B3" w:rsidRPr="006719B1" w:rsidRDefault="00A356BC" w:rsidP="006719B1">
      <w:pPr>
        <w:pStyle w:val="1"/>
        <w:rPr>
          <w:lang w:val="en-US"/>
        </w:rPr>
      </w:pPr>
      <w:r>
        <w:rPr>
          <w:lang w:eastAsia="zh-CN"/>
        </w:rPr>
        <w:t>Reference</w:t>
      </w:r>
      <w:r>
        <w:rPr>
          <w:lang w:eastAsia="zh-CN"/>
        </w:rPr>
        <w:tab/>
      </w:r>
    </w:p>
    <w:p w14:paraId="688B3393" w14:textId="0F16564A" w:rsidR="006719B1" w:rsidRDefault="006719B1" w:rsidP="00152526">
      <w:pPr>
        <w:pStyle w:val="af9"/>
        <w:numPr>
          <w:ilvl w:val="0"/>
          <w:numId w:val="11"/>
        </w:numPr>
        <w:jc w:val="both"/>
        <w:rPr>
          <w:rFonts w:ascii="Calibri" w:hAnsi="Calibri" w:cs="Calibri"/>
          <w:lang w:eastAsia="zh-CN"/>
        </w:rPr>
      </w:pPr>
      <w:r w:rsidRPr="006719B1">
        <w:rPr>
          <w:rFonts w:ascii="Calibri" w:hAnsi="Calibri" w:cs="Calibri" w:hint="eastAsia"/>
          <w:lang w:eastAsia="zh-CN"/>
        </w:rPr>
        <w:t>RP-230786</w:t>
      </w:r>
      <w:r w:rsidRPr="006719B1">
        <w:rPr>
          <w:rFonts w:ascii="Calibri" w:hAnsi="Calibri" w:cs="Calibri" w:hint="eastAsia"/>
          <w:lang w:eastAsia="zh-CN"/>
        </w:rPr>
        <w:t>，</w:t>
      </w:r>
      <w:r w:rsidRPr="006719B1">
        <w:rPr>
          <w:rFonts w:ascii="Calibri" w:hAnsi="Calibri" w:cs="Calibri" w:hint="eastAsia"/>
          <w:lang w:eastAsia="zh-CN"/>
        </w:rPr>
        <w:t>Updated WID on XR Enhancements for NR</w:t>
      </w:r>
      <w:r w:rsidRPr="006719B1">
        <w:rPr>
          <w:rFonts w:ascii="Calibri" w:hAnsi="Calibri" w:cs="Calibri" w:hint="eastAsia"/>
          <w:lang w:eastAsia="zh-CN"/>
        </w:rPr>
        <w:t>，</w:t>
      </w:r>
      <w:r w:rsidRPr="006719B1">
        <w:rPr>
          <w:rFonts w:ascii="Calibri" w:hAnsi="Calibri" w:cs="Calibri" w:hint="eastAsia"/>
          <w:lang w:eastAsia="zh-CN"/>
        </w:rPr>
        <w:t>Nokia, Qualcomm</w:t>
      </w:r>
      <w:r w:rsidRPr="006719B1">
        <w:rPr>
          <w:rFonts w:ascii="Calibri" w:hAnsi="Calibri" w:cs="Calibri" w:hint="eastAsia"/>
          <w:lang w:eastAsia="zh-CN"/>
        </w:rPr>
        <w:t>，</w:t>
      </w:r>
      <w:r w:rsidRPr="006719B1">
        <w:rPr>
          <w:rFonts w:ascii="Calibri" w:hAnsi="Calibri" w:cs="Calibri" w:hint="eastAsia"/>
          <w:lang w:eastAsia="zh-CN"/>
        </w:rPr>
        <w:t>3GPP TSG RAN Meeting #99 Rotterdam, Netherlands, March 20-23, 2023</w:t>
      </w:r>
    </w:p>
    <w:p w14:paraId="7E701F13" w14:textId="3B29FA2A" w:rsidR="008A7209" w:rsidRPr="00E80C93" w:rsidRDefault="006719B1" w:rsidP="00E80C93">
      <w:pPr>
        <w:pStyle w:val="af9"/>
        <w:numPr>
          <w:ilvl w:val="0"/>
          <w:numId w:val="11"/>
        </w:numPr>
        <w:jc w:val="both"/>
        <w:rPr>
          <w:rFonts w:ascii="Calibri" w:hAnsi="Calibri" w:cs="Calibri"/>
          <w:lang w:eastAsia="zh-CN"/>
        </w:rPr>
      </w:pPr>
      <w:r w:rsidRPr="006719B1">
        <w:rPr>
          <w:rFonts w:ascii="Calibri" w:hAnsi="Calibri" w:cs="Calibri" w:hint="eastAsia"/>
          <w:lang w:eastAsia="zh-CN"/>
        </w:rPr>
        <w:t>3GPP TS 23.501 V18.2.2</w:t>
      </w:r>
      <w:r w:rsidRPr="006719B1">
        <w:rPr>
          <w:rFonts w:ascii="Calibri" w:hAnsi="Calibri" w:cs="Calibri" w:hint="eastAsia"/>
          <w:lang w:eastAsia="zh-CN"/>
        </w:rPr>
        <w:t>，</w:t>
      </w:r>
      <w:r w:rsidRPr="006719B1">
        <w:rPr>
          <w:rFonts w:ascii="Calibri" w:hAnsi="Calibri" w:cs="Calibri" w:hint="eastAsia"/>
          <w:lang w:eastAsia="zh-CN"/>
        </w:rPr>
        <w:t>System architecture for the 5G System (5GS);Stage 2</w:t>
      </w:r>
    </w:p>
    <w:sectPr w:rsidR="008A7209" w:rsidRPr="00E80C9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F9845" w14:textId="77777777" w:rsidR="00F33B72" w:rsidRDefault="00F33B72" w:rsidP="00191734">
      <w:pPr>
        <w:spacing w:after="0"/>
      </w:pPr>
      <w:r>
        <w:separator/>
      </w:r>
    </w:p>
  </w:endnote>
  <w:endnote w:type="continuationSeparator" w:id="0">
    <w:p w14:paraId="60C9C2BE" w14:textId="77777777" w:rsidR="00F33B72" w:rsidRDefault="00F33B72"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E522F" w14:textId="77777777" w:rsidR="00F33B72" w:rsidRDefault="00F33B72" w:rsidP="00191734">
      <w:pPr>
        <w:spacing w:after="0"/>
      </w:pPr>
      <w:r>
        <w:separator/>
      </w:r>
    </w:p>
  </w:footnote>
  <w:footnote w:type="continuationSeparator" w:id="0">
    <w:p w14:paraId="70B6D762" w14:textId="77777777" w:rsidR="00F33B72" w:rsidRDefault="00F33B72"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A7F0B2F"/>
    <w:multiLevelType w:val="hybridMultilevel"/>
    <w:tmpl w:val="99ACF6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71F450F"/>
    <w:multiLevelType w:val="hybridMultilevel"/>
    <w:tmpl w:val="47005D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BC3DA3"/>
    <w:multiLevelType w:val="multilevel"/>
    <w:tmpl w:val="B05C6542"/>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5E22C1"/>
    <w:multiLevelType w:val="hybridMultilevel"/>
    <w:tmpl w:val="140C71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29751004">
    <w:abstractNumId w:val="18"/>
  </w:num>
  <w:num w:numId="2" w16cid:durableId="153834967">
    <w:abstractNumId w:val="22"/>
  </w:num>
  <w:num w:numId="3" w16cid:durableId="784933097">
    <w:abstractNumId w:val="10"/>
  </w:num>
  <w:num w:numId="4" w16cid:durableId="791097574">
    <w:abstractNumId w:val="17"/>
  </w:num>
  <w:num w:numId="5" w16cid:durableId="1592814715">
    <w:abstractNumId w:val="2"/>
  </w:num>
  <w:num w:numId="6" w16cid:durableId="880362960">
    <w:abstractNumId w:val="9"/>
  </w:num>
  <w:num w:numId="7" w16cid:durableId="1555694242">
    <w:abstractNumId w:val="11"/>
  </w:num>
  <w:num w:numId="8" w16cid:durableId="147593416">
    <w:abstractNumId w:val="16"/>
  </w:num>
  <w:num w:numId="9" w16cid:durableId="341588100">
    <w:abstractNumId w:val="26"/>
  </w:num>
  <w:num w:numId="10" w16cid:durableId="494228846">
    <w:abstractNumId w:val="19"/>
  </w:num>
  <w:num w:numId="11" w16cid:durableId="296879760">
    <w:abstractNumId w:val="5"/>
  </w:num>
  <w:num w:numId="12" w16cid:durableId="885020894">
    <w:abstractNumId w:val="13"/>
  </w:num>
  <w:num w:numId="13" w16cid:durableId="167408291">
    <w:abstractNumId w:val="7"/>
  </w:num>
  <w:num w:numId="14" w16cid:durableId="800726454">
    <w:abstractNumId w:val="23"/>
  </w:num>
  <w:num w:numId="15" w16cid:durableId="1106194900">
    <w:abstractNumId w:val="4"/>
  </w:num>
  <w:num w:numId="16" w16cid:durableId="1616137041">
    <w:abstractNumId w:val="18"/>
  </w:num>
  <w:num w:numId="17" w16cid:durableId="364454172">
    <w:abstractNumId w:val="18"/>
  </w:num>
  <w:num w:numId="18" w16cid:durableId="2045863862">
    <w:abstractNumId w:val="15"/>
  </w:num>
  <w:num w:numId="19" w16cid:durableId="300815781">
    <w:abstractNumId w:val="6"/>
  </w:num>
  <w:num w:numId="20" w16cid:durableId="1327172184">
    <w:abstractNumId w:val="8"/>
  </w:num>
  <w:num w:numId="21" w16cid:durableId="712074308">
    <w:abstractNumId w:val="20"/>
  </w:num>
  <w:num w:numId="22" w16cid:durableId="566576480">
    <w:abstractNumId w:val="0"/>
  </w:num>
  <w:num w:numId="23" w16cid:durableId="1865095536">
    <w:abstractNumId w:val="25"/>
  </w:num>
  <w:num w:numId="24" w16cid:durableId="239950900">
    <w:abstractNumId w:val="24"/>
  </w:num>
  <w:num w:numId="25" w16cid:durableId="1807697900">
    <w:abstractNumId w:val="18"/>
  </w:num>
  <w:num w:numId="26" w16cid:durableId="883833018">
    <w:abstractNumId w:val="18"/>
  </w:num>
  <w:num w:numId="27" w16cid:durableId="1114515229">
    <w:abstractNumId w:val="1"/>
  </w:num>
  <w:num w:numId="28" w16cid:durableId="1508521731">
    <w:abstractNumId w:val="21"/>
  </w:num>
  <w:num w:numId="29" w16cid:durableId="1666743678">
    <w:abstractNumId w:val="18"/>
  </w:num>
  <w:num w:numId="30" w16cid:durableId="392044726">
    <w:abstractNumId w:val="3"/>
  </w:num>
  <w:num w:numId="31" w16cid:durableId="672951371">
    <w:abstractNumId w:val="12"/>
  </w:num>
  <w:num w:numId="32" w16cid:durableId="19283466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70E"/>
    <w:rsid w:val="000015E8"/>
    <w:rsid w:val="00002139"/>
    <w:rsid w:val="00002A38"/>
    <w:rsid w:val="000032A6"/>
    <w:rsid w:val="0000344E"/>
    <w:rsid w:val="00003FE3"/>
    <w:rsid w:val="00004934"/>
    <w:rsid w:val="00005387"/>
    <w:rsid w:val="00006186"/>
    <w:rsid w:val="00006236"/>
    <w:rsid w:val="00006CEB"/>
    <w:rsid w:val="00010263"/>
    <w:rsid w:val="000102A0"/>
    <w:rsid w:val="000104C6"/>
    <w:rsid w:val="00010C54"/>
    <w:rsid w:val="0001181D"/>
    <w:rsid w:val="00012021"/>
    <w:rsid w:val="000123AB"/>
    <w:rsid w:val="0001274A"/>
    <w:rsid w:val="0001447C"/>
    <w:rsid w:val="000144E9"/>
    <w:rsid w:val="00014E39"/>
    <w:rsid w:val="00015225"/>
    <w:rsid w:val="00015286"/>
    <w:rsid w:val="000152BF"/>
    <w:rsid w:val="00015561"/>
    <w:rsid w:val="000157AE"/>
    <w:rsid w:val="00015A57"/>
    <w:rsid w:val="00015CF7"/>
    <w:rsid w:val="00015D4D"/>
    <w:rsid w:val="000168B5"/>
    <w:rsid w:val="00016F2D"/>
    <w:rsid w:val="00017389"/>
    <w:rsid w:val="000175C1"/>
    <w:rsid w:val="00017704"/>
    <w:rsid w:val="00017F23"/>
    <w:rsid w:val="000207A1"/>
    <w:rsid w:val="0002097D"/>
    <w:rsid w:val="000213EE"/>
    <w:rsid w:val="000217C8"/>
    <w:rsid w:val="00021FDE"/>
    <w:rsid w:val="000221B1"/>
    <w:rsid w:val="00022BAA"/>
    <w:rsid w:val="00023FCA"/>
    <w:rsid w:val="0002453A"/>
    <w:rsid w:val="000247D9"/>
    <w:rsid w:val="0002620B"/>
    <w:rsid w:val="0002635D"/>
    <w:rsid w:val="000266C6"/>
    <w:rsid w:val="0002710A"/>
    <w:rsid w:val="000276A5"/>
    <w:rsid w:val="000300CF"/>
    <w:rsid w:val="0003070D"/>
    <w:rsid w:val="00030759"/>
    <w:rsid w:val="00031E82"/>
    <w:rsid w:val="000325E7"/>
    <w:rsid w:val="00032A3D"/>
    <w:rsid w:val="00032FEF"/>
    <w:rsid w:val="0003318D"/>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41FF"/>
    <w:rsid w:val="00044859"/>
    <w:rsid w:val="00044E2C"/>
    <w:rsid w:val="00045315"/>
    <w:rsid w:val="00045418"/>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5418"/>
    <w:rsid w:val="00055B98"/>
    <w:rsid w:val="0005654F"/>
    <w:rsid w:val="00056B00"/>
    <w:rsid w:val="000571A8"/>
    <w:rsid w:val="000573EB"/>
    <w:rsid w:val="00057447"/>
    <w:rsid w:val="00057D44"/>
    <w:rsid w:val="00057D99"/>
    <w:rsid w:val="00060097"/>
    <w:rsid w:val="0006056A"/>
    <w:rsid w:val="00060FDB"/>
    <w:rsid w:val="000611C1"/>
    <w:rsid w:val="000621BF"/>
    <w:rsid w:val="00064369"/>
    <w:rsid w:val="00064833"/>
    <w:rsid w:val="00065041"/>
    <w:rsid w:val="00065597"/>
    <w:rsid w:val="00065EE5"/>
    <w:rsid w:val="00066263"/>
    <w:rsid w:val="00066282"/>
    <w:rsid w:val="00067CC5"/>
    <w:rsid w:val="00067D67"/>
    <w:rsid w:val="00070E78"/>
    <w:rsid w:val="0007126D"/>
    <w:rsid w:val="0007222A"/>
    <w:rsid w:val="00073385"/>
    <w:rsid w:val="00073CA4"/>
    <w:rsid w:val="00073E01"/>
    <w:rsid w:val="00073EDE"/>
    <w:rsid w:val="00074157"/>
    <w:rsid w:val="00074B3B"/>
    <w:rsid w:val="00075F90"/>
    <w:rsid w:val="00076653"/>
    <w:rsid w:val="000767BE"/>
    <w:rsid w:val="00076D85"/>
    <w:rsid w:val="0007717B"/>
    <w:rsid w:val="00077485"/>
    <w:rsid w:val="00077829"/>
    <w:rsid w:val="0008030B"/>
    <w:rsid w:val="00080346"/>
    <w:rsid w:val="00081CE6"/>
    <w:rsid w:val="000820AB"/>
    <w:rsid w:val="00082270"/>
    <w:rsid w:val="000823C8"/>
    <w:rsid w:val="00082E99"/>
    <w:rsid w:val="00083584"/>
    <w:rsid w:val="00083B10"/>
    <w:rsid w:val="000846DA"/>
    <w:rsid w:val="0008470A"/>
    <w:rsid w:val="00084976"/>
    <w:rsid w:val="00084A1A"/>
    <w:rsid w:val="00084EE8"/>
    <w:rsid w:val="000856E0"/>
    <w:rsid w:val="00086BA0"/>
    <w:rsid w:val="00087978"/>
    <w:rsid w:val="00090259"/>
    <w:rsid w:val="0009050E"/>
    <w:rsid w:val="0009057C"/>
    <w:rsid w:val="00090907"/>
    <w:rsid w:val="00090BF5"/>
    <w:rsid w:val="00090F1D"/>
    <w:rsid w:val="00090FE9"/>
    <w:rsid w:val="00091738"/>
    <w:rsid w:val="00091C0E"/>
    <w:rsid w:val="0009221C"/>
    <w:rsid w:val="000930A7"/>
    <w:rsid w:val="000933D3"/>
    <w:rsid w:val="00094651"/>
    <w:rsid w:val="000951C7"/>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2C0A"/>
    <w:rsid w:val="000B4889"/>
    <w:rsid w:val="000B49BC"/>
    <w:rsid w:val="000B4C17"/>
    <w:rsid w:val="000B52E8"/>
    <w:rsid w:val="000B56E1"/>
    <w:rsid w:val="000B67CB"/>
    <w:rsid w:val="000B6F59"/>
    <w:rsid w:val="000B7108"/>
    <w:rsid w:val="000B75D3"/>
    <w:rsid w:val="000B7B3C"/>
    <w:rsid w:val="000C0051"/>
    <w:rsid w:val="000C0590"/>
    <w:rsid w:val="000C0771"/>
    <w:rsid w:val="000C0946"/>
    <w:rsid w:val="000C0CE4"/>
    <w:rsid w:val="000C0F76"/>
    <w:rsid w:val="000C1079"/>
    <w:rsid w:val="000C15DD"/>
    <w:rsid w:val="000C1B89"/>
    <w:rsid w:val="000C2B8B"/>
    <w:rsid w:val="000C2E31"/>
    <w:rsid w:val="000C3F6F"/>
    <w:rsid w:val="000C3FCD"/>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084"/>
    <w:rsid w:val="000D4B77"/>
    <w:rsid w:val="000D51B2"/>
    <w:rsid w:val="000D5276"/>
    <w:rsid w:val="000D5722"/>
    <w:rsid w:val="000D581A"/>
    <w:rsid w:val="000D6638"/>
    <w:rsid w:val="000D7853"/>
    <w:rsid w:val="000D79F8"/>
    <w:rsid w:val="000D7A77"/>
    <w:rsid w:val="000E1BC1"/>
    <w:rsid w:val="000E287D"/>
    <w:rsid w:val="000E38DA"/>
    <w:rsid w:val="000E3FBE"/>
    <w:rsid w:val="000E4197"/>
    <w:rsid w:val="000E47EF"/>
    <w:rsid w:val="000E55A6"/>
    <w:rsid w:val="000E5979"/>
    <w:rsid w:val="000E66D2"/>
    <w:rsid w:val="000E72D3"/>
    <w:rsid w:val="000E76DD"/>
    <w:rsid w:val="000E7CF8"/>
    <w:rsid w:val="000E7D8A"/>
    <w:rsid w:val="000F0A8E"/>
    <w:rsid w:val="000F0B78"/>
    <w:rsid w:val="000F1A21"/>
    <w:rsid w:val="000F2348"/>
    <w:rsid w:val="000F256D"/>
    <w:rsid w:val="000F2925"/>
    <w:rsid w:val="000F3001"/>
    <w:rsid w:val="000F3262"/>
    <w:rsid w:val="000F3936"/>
    <w:rsid w:val="000F39B8"/>
    <w:rsid w:val="000F3D98"/>
    <w:rsid w:val="000F429F"/>
    <w:rsid w:val="000F433E"/>
    <w:rsid w:val="000F48FB"/>
    <w:rsid w:val="000F4F6A"/>
    <w:rsid w:val="000F53D0"/>
    <w:rsid w:val="000F6242"/>
    <w:rsid w:val="000F73C4"/>
    <w:rsid w:val="000F7D00"/>
    <w:rsid w:val="001003DA"/>
    <w:rsid w:val="00100451"/>
    <w:rsid w:val="0010084B"/>
    <w:rsid w:val="00102032"/>
    <w:rsid w:val="001021EE"/>
    <w:rsid w:val="00102D52"/>
    <w:rsid w:val="001033B4"/>
    <w:rsid w:val="00104DA5"/>
    <w:rsid w:val="00104FF1"/>
    <w:rsid w:val="001053AB"/>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7100"/>
    <w:rsid w:val="00117EF8"/>
    <w:rsid w:val="00120199"/>
    <w:rsid w:val="00120B5B"/>
    <w:rsid w:val="00120E29"/>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2FF6"/>
    <w:rsid w:val="0013308E"/>
    <w:rsid w:val="00133C9B"/>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47B"/>
    <w:rsid w:val="00144BDA"/>
    <w:rsid w:val="0014617A"/>
    <w:rsid w:val="001463F9"/>
    <w:rsid w:val="00146880"/>
    <w:rsid w:val="00146B72"/>
    <w:rsid w:val="00147072"/>
    <w:rsid w:val="0015012B"/>
    <w:rsid w:val="00150518"/>
    <w:rsid w:val="001506B0"/>
    <w:rsid w:val="001524A5"/>
    <w:rsid w:val="00152526"/>
    <w:rsid w:val="00152A52"/>
    <w:rsid w:val="00152B77"/>
    <w:rsid w:val="00152EA2"/>
    <w:rsid w:val="00152F57"/>
    <w:rsid w:val="00153068"/>
    <w:rsid w:val="0015349A"/>
    <w:rsid w:val="00153646"/>
    <w:rsid w:val="001539E7"/>
    <w:rsid w:val="00154EFB"/>
    <w:rsid w:val="0015505D"/>
    <w:rsid w:val="0015536C"/>
    <w:rsid w:val="0015548C"/>
    <w:rsid w:val="0015628B"/>
    <w:rsid w:val="0015628E"/>
    <w:rsid w:val="001571E9"/>
    <w:rsid w:val="00157D56"/>
    <w:rsid w:val="00160185"/>
    <w:rsid w:val="0016035F"/>
    <w:rsid w:val="001606D1"/>
    <w:rsid w:val="0016071D"/>
    <w:rsid w:val="00161886"/>
    <w:rsid w:val="00163EF4"/>
    <w:rsid w:val="00165AA1"/>
    <w:rsid w:val="00165B0B"/>
    <w:rsid w:val="00165DEA"/>
    <w:rsid w:val="001660EF"/>
    <w:rsid w:val="001668EC"/>
    <w:rsid w:val="00166DF4"/>
    <w:rsid w:val="00167188"/>
    <w:rsid w:val="0016776D"/>
    <w:rsid w:val="00167933"/>
    <w:rsid w:val="00167A39"/>
    <w:rsid w:val="0017021F"/>
    <w:rsid w:val="00170416"/>
    <w:rsid w:val="0017077C"/>
    <w:rsid w:val="0017093B"/>
    <w:rsid w:val="00170C89"/>
    <w:rsid w:val="00170EFD"/>
    <w:rsid w:val="00171158"/>
    <w:rsid w:val="001714C3"/>
    <w:rsid w:val="001719FC"/>
    <w:rsid w:val="00171E9E"/>
    <w:rsid w:val="001728C5"/>
    <w:rsid w:val="001729F2"/>
    <w:rsid w:val="0017353E"/>
    <w:rsid w:val="00173E7E"/>
    <w:rsid w:val="001751D0"/>
    <w:rsid w:val="00175C24"/>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5684"/>
    <w:rsid w:val="0018589C"/>
    <w:rsid w:val="00185C8F"/>
    <w:rsid w:val="00185D64"/>
    <w:rsid w:val="001860CC"/>
    <w:rsid w:val="00186160"/>
    <w:rsid w:val="00190571"/>
    <w:rsid w:val="00191734"/>
    <w:rsid w:val="00192206"/>
    <w:rsid w:val="00192BC5"/>
    <w:rsid w:val="00194427"/>
    <w:rsid w:val="0019480C"/>
    <w:rsid w:val="00194905"/>
    <w:rsid w:val="00194D2E"/>
    <w:rsid w:val="00195817"/>
    <w:rsid w:val="001959ED"/>
    <w:rsid w:val="00196C3F"/>
    <w:rsid w:val="0019752A"/>
    <w:rsid w:val="001A00D1"/>
    <w:rsid w:val="001A1998"/>
    <w:rsid w:val="001A2FA2"/>
    <w:rsid w:val="001A4232"/>
    <w:rsid w:val="001A4D7C"/>
    <w:rsid w:val="001A507B"/>
    <w:rsid w:val="001A5448"/>
    <w:rsid w:val="001A5837"/>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F9F"/>
    <w:rsid w:val="001B5212"/>
    <w:rsid w:val="001B59D8"/>
    <w:rsid w:val="001B5BAD"/>
    <w:rsid w:val="001B6E72"/>
    <w:rsid w:val="001B708D"/>
    <w:rsid w:val="001B72F6"/>
    <w:rsid w:val="001B75E3"/>
    <w:rsid w:val="001B7756"/>
    <w:rsid w:val="001B778A"/>
    <w:rsid w:val="001B7E93"/>
    <w:rsid w:val="001C01D2"/>
    <w:rsid w:val="001C01E9"/>
    <w:rsid w:val="001C0445"/>
    <w:rsid w:val="001C0A90"/>
    <w:rsid w:val="001C140C"/>
    <w:rsid w:val="001C16CA"/>
    <w:rsid w:val="001C1D10"/>
    <w:rsid w:val="001C1F44"/>
    <w:rsid w:val="001C308B"/>
    <w:rsid w:val="001C34EE"/>
    <w:rsid w:val="001C4426"/>
    <w:rsid w:val="001C4D86"/>
    <w:rsid w:val="001C4DF0"/>
    <w:rsid w:val="001C4F5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589"/>
    <w:rsid w:val="001E088B"/>
    <w:rsid w:val="001E08B4"/>
    <w:rsid w:val="001E11DA"/>
    <w:rsid w:val="001E1C60"/>
    <w:rsid w:val="001E1F5C"/>
    <w:rsid w:val="001E2592"/>
    <w:rsid w:val="001E2739"/>
    <w:rsid w:val="001E3077"/>
    <w:rsid w:val="001E36BC"/>
    <w:rsid w:val="001E4110"/>
    <w:rsid w:val="001E416F"/>
    <w:rsid w:val="001E4831"/>
    <w:rsid w:val="001E54A4"/>
    <w:rsid w:val="001E62E1"/>
    <w:rsid w:val="001E6DC9"/>
    <w:rsid w:val="001E7F3A"/>
    <w:rsid w:val="001F04B7"/>
    <w:rsid w:val="001F064C"/>
    <w:rsid w:val="001F0C65"/>
    <w:rsid w:val="001F167D"/>
    <w:rsid w:val="001F1785"/>
    <w:rsid w:val="001F2462"/>
    <w:rsid w:val="001F2BD9"/>
    <w:rsid w:val="001F3677"/>
    <w:rsid w:val="001F3EFE"/>
    <w:rsid w:val="001F543F"/>
    <w:rsid w:val="001F65A7"/>
    <w:rsid w:val="001F72AB"/>
    <w:rsid w:val="0020014B"/>
    <w:rsid w:val="00201334"/>
    <w:rsid w:val="002016FD"/>
    <w:rsid w:val="00202600"/>
    <w:rsid w:val="00202641"/>
    <w:rsid w:val="0020311B"/>
    <w:rsid w:val="00204094"/>
    <w:rsid w:val="002040C4"/>
    <w:rsid w:val="002040FD"/>
    <w:rsid w:val="0020485D"/>
    <w:rsid w:val="00204A72"/>
    <w:rsid w:val="00205C4D"/>
    <w:rsid w:val="00206576"/>
    <w:rsid w:val="00206876"/>
    <w:rsid w:val="00206F5F"/>
    <w:rsid w:val="00207692"/>
    <w:rsid w:val="002076DA"/>
    <w:rsid w:val="00207997"/>
    <w:rsid w:val="00207B03"/>
    <w:rsid w:val="00207C99"/>
    <w:rsid w:val="00207D1A"/>
    <w:rsid w:val="00210E72"/>
    <w:rsid w:val="002120AB"/>
    <w:rsid w:val="00212676"/>
    <w:rsid w:val="002152A9"/>
    <w:rsid w:val="00215638"/>
    <w:rsid w:val="0021564E"/>
    <w:rsid w:val="00215F1D"/>
    <w:rsid w:val="00216AA3"/>
    <w:rsid w:val="00217A44"/>
    <w:rsid w:val="00217C91"/>
    <w:rsid w:val="00217E1D"/>
    <w:rsid w:val="002201A1"/>
    <w:rsid w:val="0022072C"/>
    <w:rsid w:val="00221508"/>
    <w:rsid w:val="00221DC2"/>
    <w:rsid w:val="00221F21"/>
    <w:rsid w:val="00222190"/>
    <w:rsid w:val="0022367B"/>
    <w:rsid w:val="00224C0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36CA4"/>
    <w:rsid w:val="00237CA2"/>
    <w:rsid w:val="00240983"/>
    <w:rsid w:val="00241F5C"/>
    <w:rsid w:val="002432F1"/>
    <w:rsid w:val="0024336B"/>
    <w:rsid w:val="00243AC1"/>
    <w:rsid w:val="0024410A"/>
    <w:rsid w:val="00246389"/>
    <w:rsid w:val="002469E0"/>
    <w:rsid w:val="00247113"/>
    <w:rsid w:val="00247583"/>
    <w:rsid w:val="00250A04"/>
    <w:rsid w:val="00250FA1"/>
    <w:rsid w:val="0025124F"/>
    <w:rsid w:val="00253517"/>
    <w:rsid w:val="00253DBD"/>
    <w:rsid w:val="0025412E"/>
    <w:rsid w:val="0025450E"/>
    <w:rsid w:val="00254873"/>
    <w:rsid w:val="00254B8C"/>
    <w:rsid w:val="00255C06"/>
    <w:rsid w:val="002562EC"/>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9D"/>
    <w:rsid w:val="00265F3B"/>
    <w:rsid w:val="002665C6"/>
    <w:rsid w:val="002671C4"/>
    <w:rsid w:val="002672F8"/>
    <w:rsid w:val="00267A07"/>
    <w:rsid w:val="002701EE"/>
    <w:rsid w:val="002707AE"/>
    <w:rsid w:val="0027157E"/>
    <w:rsid w:val="0027158E"/>
    <w:rsid w:val="00272D77"/>
    <w:rsid w:val="00273123"/>
    <w:rsid w:val="00273DF1"/>
    <w:rsid w:val="00274C67"/>
    <w:rsid w:val="00275742"/>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1DBB"/>
    <w:rsid w:val="00292430"/>
    <w:rsid w:val="00292A15"/>
    <w:rsid w:val="00292E8F"/>
    <w:rsid w:val="00293236"/>
    <w:rsid w:val="00295261"/>
    <w:rsid w:val="00296159"/>
    <w:rsid w:val="00296690"/>
    <w:rsid w:val="002967A2"/>
    <w:rsid w:val="002970F6"/>
    <w:rsid w:val="002973AE"/>
    <w:rsid w:val="002977C5"/>
    <w:rsid w:val="00297897"/>
    <w:rsid w:val="00297B5D"/>
    <w:rsid w:val="00297BAB"/>
    <w:rsid w:val="00297E2E"/>
    <w:rsid w:val="00297EF8"/>
    <w:rsid w:val="002A028A"/>
    <w:rsid w:val="002A0E76"/>
    <w:rsid w:val="002A0E7C"/>
    <w:rsid w:val="002A114F"/>
    <w:rsid w:val="002A18FF"/>
    <w:rsid w:val="002A2157"/>
    <w:rsid w:val="002A238F"/>
    <w:rsid w:val="002A2E56"/>
    <w:rsid w:val="002A3555"/>
    <w:rsid w:val="002A3944"/>
    <w:rsid w:val="002A49B0"/>
    <w:rsid w:val="002A5B49"/>
    <w:rsid w:val="002A5E2C"/>
    <w:rsid w:val="002A63D2"/>
    <w:rsid w:val="002A66DA"/>
    <w:rsid w:val="002A6E13"/>
    <w:rsid w:val="002A6E64"/>
    <w:rsid w:val="002A7197"/>
    <w:rsid w:val="002B04B8"/>
    <w:rsid w:val="002B06D8"/>
    <w:rsid w:val="002B120B"/>
    <w:rsid w:val="002B1491"/>
    <w:rsid w:val="002B3379"/>
    <w:rsid w:val="002B3497"/>
    <w:rsid w:val="002B3556"/>
    <w:rsid w:val="002B7845"/>
    <w:rsid w:val="002C04B1"/>
    <w:rsid w:val="002C16B4"/>
    <w:rsid w:val="002C18E6"/>
    <w:rsid w:val="002C1D7B"/>
    <w:rsid w:val="002C2E14"/>
    <w:rsid w:val="002C2F48"/>
    <w:rsid w:val="002C3110"/>
    <w:rsid w:val="002C3B69"/>
    <w:rsid w:val="002C4CD3"/>
    <w:rsid w:val="002C5BEE"/>
    <w:rsid w:val="002C627A"/>
    <w:rsid w:val="002C66F2"/>
    <w:rsid w:val="002C7D6E"/>
    <w:rsid w:val="002D0193"/>
    <w:rsid w:val="002D05EE"/>
    <w:rsid w:val="002D0DFE"/>
    <w:rsid w:val="002D1332"/>
    <w:rsid w:val="002D1FBB"/>
    <w:rsid w:val="002D2189"/>
    <w:rsid w:val="002D2C5F"/>
    <w:rsid w:val="002D2D6F"/>
    <w:rsid w:val="002D4106"/>
    <w:rsid w:val="002D4118"/>
    <w:rsid w:val="002D4B50"/>
    <w:rsid w:val="002D5879"/>
    <w:rsid w:val="002D5C00"/>
    <w:rsid w:val="002D60C4"/>
    <w:rsid w:val="002D62D6"/>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6BF"/>
    <w:rsid w:val="002E4DF2"/>
    <w:rsid w:val="002E57D8"/>
    <w:rsid w:val="002E6103"/>
    <w:rsid w:val="002E6388"/>
    <w:rsid w:val="002E67F9"/>
    <w:rsid w:val="002E7D34"/>
    <w:rsid w:val="002E7EC8"/>
    <w:rsid w:val="002F00D2"/>
    <w:rsid w:val="002F0534"/>
    <w:rsid w:val="002F0725"/>
    <w:rsid w:val="002F0FCB"/>
    <w:rsid w:val="002F1425"/>
    <w:rsid w:val="002F1940"/>
    <w:rsid w:val="002F1EE7"/>
    <w:rsid w:val="002F2142"/>
    <w:rsid w:val="002F223C"/>
    <w:rsid w:val="002F25CA"/>
    <w:rsid w:val="002F3CD7"/>
    <w:rsid w:val="002F415A"/>
    <w:rsid w:val="002F4B2E"/>
    <w:rsid w:val="002F4DDE"/>
    <w:rsid w:val="002F6678"/>
    <w:rsid w:val="002F73B4"/>
    <w:rsid w:val="002F7E83"/>
    <w:rsid w:val="00301FCF"/>
    <w:rsid w:val="0030317C"/>
    <w:rsid w:val="00304372"/>
    <w:rsid w:val="00304EAA"/>
    <w:rsid w:val="00305588"/>
    <w:rsid w:val="00306BFA"/>
    <w:rsid w:val="0030717C"/>
    <w:rsid w:val="0030723B"/>
    <w:rsid w:val="003077B3"/>
    <w:rsid w:val="003104EA"/>
    <w:rsid w:val="00310591"/>
    <w:rsid w:val="00311096"/>
    <w:rsid w:val="0031139C"/>
    <w:rsid w:val="00311454"/>
    <w:rsid w:val="003115ED"/>
    <w:rsid w:val="00312232"/>
    <w:rsid w:val="00312333"/>
    <w:rsid w:val="00312C66"/>
    <w:rsid w:val="00313D42"/>
    <w:rsid w:val="00314391"/>
    <w:rsid w:val="00314A08"/>
    <w:rsid w:val="00315149"/>
    <w:rsid w:val="003155C6"/>
    <w:rsid w:val="0031619A"/>
    <w:rsid w:val="0031680D"/>
    <w:rsid w:val="00316E08"/>
    <w:rsid w:val="003176D0"/>
    <w:rsid w:val="0032047D"/>
    <w:rsid w:val="00320F94"/>
    <w:rsid w:val="003210D2"/>
    <w:rsid w:val="00321CF2"/>
    <w:rsid w:val="00323F55"/>
    <w:rsid w:val="0032473A"/>
    <w:rsid w:val="00325684"/>
    <w:rsid w:val="003256F0"/>
    <w:rsid w:val="00326430"/>
    <w:rsid w:val="00326433"/>
    <w:rsid w:val="0032669F"/>
    <w:rsid w:val="00327519"/>
    <w:rsid w:val="00327804"/>
    <w:rsid w:val="00327913"/>
    <w:rsid w:val="003301E8"/>
    <w:rsid w:val="00330391"/>
    <w:rsid w:val="0033042A"/>
    <w:rsid w:val="003305D5"/>
    <w:rsid w:val="003309D9"/>
    <w:rsid w:val="00331071"/>
    <w:rsid w:val="0033153B"/>
    <w:rsid w:val="0033170D"/>
    <w:rsid w:val="003317CD"/>
    <w:rsid w:val="00331E8A"/>
    <w:rsid w:val="00331EB1"/>
    <w:rsid w:val="0033223B"/>
    <w:rsid w:val="003337E2"/>
    <w:rsid w:val="003340E6"/>
    <w:rsid w:val="0033478F"/>
    <w:rsid w:val="00335194"/>
    <w:rsid w:val="00335373"/>
    <w:rsid w:val="00335D83"/>
    <w:rsid w:val="0033671B"/>
    <w:rsid w:val="00336FFC"/>
    <w:rsid w:val="00337312"/>
    <w:rsid w:val="00337338"/>
    <w:rsid w:val="0034038B"/>
    <w:rsid w:val="00340CD3"/>
    <w:rsid w:val="00340FFC"/>
    <w:rsid w:val="0034100D"/>
    <w:rsid w:val="003416EE"/>
    <w:rsid w:val="00342592"/>
    <w:rsid w:val="00342CC7"/>
    <w:rsid w:val="003430A1"/>
    <w:rsid w:val="0034456F"/>
    <w:rsid w:val="00344B2A"/>
    <w:rsid w:val="00344CD0"/>
    <w:rsid w:val="00344EA0"/>
    <w:rsid w:val="00345030"/>
    <w:rsid w:val="003452C9"/>
    <w:rsid w:val="003452E1"/>
    <w:rsid w:val="00345627"/>
    <w:rsid w:val="00345E50"/>
    <w:rsid w:val="003468F9"/>
    <w:rsid w:val="00347B0B"/>
    <w:rsid w:val="00350A94"/>
    <w:rsid w:val="00350D9A"/>
    <w:rsid w:val="003519D8"/>
    <w:rsid w:val="00351B4C"/>
    <w:rsid w:val="00353271"/>
    <w:rsid w:val="00353575"/>
    <w:rsid w:val="00353E8F"/>
    <w:rsid w:val="0035411E"/>
    <w:rsid w:val="003546BC"/>
    <w:rsid w:val="00355672"/>
    <w:rsid w:val="00355875"/>
    <w:rsid w:val="00355A58"/>
    <w:rsid w:val="00356958"/>
    <w:rsid w:val="0035716F"/>
    <w:rsid w:val="003575FD"/>
    <w:rsid w:val="00360034"/>
    <w:rsid w:val="003601FB"/>
    <w:rsid w:val="00361439"/>
    <w:rsid w:val="0036180D"/>
    <w:rsid w:val="00361B5B"/>
    <w:rsid w:val="00362636"/>
    <w:rsid w:val="00362D37"/>
    <w:rsid w:val="003634EC"/>
    <w:rsid w:val="0036354C"/>
    <w:rsid w:val="003637A2"/>
    <w:rsid w:val="00363E36"/>
    <w:rsid w:val="00363F4D"/>
    <w:rsid w:val="00363FCC"/>
    <w:rsid w:val="00364166"/>
    <w:rsid w:val="003644F5"/>
    <w:rsid w:val="0036456B"/>
    <w:rsid w:val="0036482D"/>
    <w:rsid w:val="0036531B"/>
    <w:rsid w:val="003656ED"/>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5B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69A7"/>
    <w:rsid w:val="003870BA"/>
    <w:rsid w:val="00387687"/>
    <w:rsid w:val="0038789A"/>
    <w:rsid w:val="00390A6D"/>
    <w:rsid w:val="00390EEE"/>
    <w:rsid w:val="0039144E"/>
    <w:rsid w:val="003918E8"/>
    <w:rsid w:val="00392610"/>
    <w:rsid w:val="00393939"/>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1762"/>
    <w:rsid w:val="003B20F5"/>
    <w:rsid w:val="003B308F"/>
    <w:rsid w:val="003B31A5"/>
    <w:rsid w:val="003B34A4"/>
    <w:rsid w:val="003B3716"/>
    <w:rsid w:val="003B42CE"/>
    <w:rsid w:val="003B4A98"/>
    <w:rsid w:val="003B4EB1"/>
    <w:rsid w:val="003B53BD"/>
    <w:rsid w:val="003B5A22"/>
    <w:rsid w:val="003B5F81"/>
    <w:rsid w:val="003B6329"/>
    <w:rsid w:val="003B68BE"/>
    <w:rsid w:val="003B6DAA"/>
    <w:rsid w:val="003B7DAB"/>
    <w:rsid w:val="003C0245"/>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717"/>
    <w:rsid w:val="003D2956"/>
    <w:rsid w:val="003D3F18"/>
    <w:rsid w:val="003D42F3"/>
    <w:rsid w:val="003D4428"/>
    <w:rsid w:val="003D44B7"/>
    <w:rsid w:val="003D457D"/>
    <w:rsid w:val="003D4FA8"/>
    <w:rsid w:val="003D508D"/>
    <w:rsid w:val="003D6198"/>
    <w:rsid w:val="003D6E3E"/>
    <w:rsid w:val="003D706F"/>
    <w:rsid w:val="003D7637"/>
    <w:rsid w:val="003D7F76"/>
    <w:rsid w:val="003E04F0"/>
    <w:rsid w:val="003E0678"/>
    <w:rsid w:val="003E1C8E"/>
    <w:rsid w:val="003E234C"/>
    <w:rsid w:val="003E24AA"/>
    <w:rsid w:val="003E2B21"/>
    <w:rsid w:val="003E5B3C"/>
    <w:rsid w:val="003E5DE4"/>
    <w:rsid w:val="003E602B"/>
    <w:rsid w:val="003E68D9"/>
    <w:rsid w:val="003E6944"/>
    <w:rsid w:val="003E6E98"/>
    <w:rsid w:val="003E789D"/>
    <w:rsid w:val="003E7B97"/>
    <w:rsid w:val="003E7FE3"/>
    <w:rsid w:val="003F2151"/>
    <w:rsid w:val="003F24B2"/>
    <w:rsid w:val="003F32FD"/>
    <w:rsid w:val="003F37B3"/>
    <w:rsid w:val="003F38FC"/>
    <w:rsid w:val="003F41D0"/>
    <w:rsid w:val="003F458D"/>
    <w:rsid w:val="003F4968"/>
    <w:rsid w:val="003F49CF"/>
    <w:rsid w:val="003F4B95"/>
    <w:rsid w:val="003F4F69"/>
    <w:rsid w:val="003F59A9"/>
    <w:rsid w:val="003F6601"/>
    <w:rsid w:val="003F6C4B"/>
    <w:rsid w:val="003F6D9A"/>
    <w:rsid w:val="003F7871"/>
    <w:rsid w:val="0040017C"/>
    <w:rsid w:val="00400F36"/>
    <w:rsid w:val="00402995"/>
    <w:rsid w:val="00403CD5"/>
    <w:rsid w:val="00403F15"/>
    <w:rsid w:val="00403FB2"/>
    <w:rsid w:val="00405C57"/>
    <w:rsid w:val="0040660C"/>
    <w:rsid w:val="004079C9"/>
    <w:rsid w:val="00407FA1"/>
    <w:rsid w:val="00411F13"/>
    <w:rsid w:val="0041284C"/>
    <w:rsid w:val="004131A9"/>
    <w:rsid w:val="00413304"/>
    <w:rsid w:val="0041364A"/>
    <w:rsid w:val="004146AF"/>
    <w:rsid w:val="00414826"/>
    <w:rsid w:val="00414D09"/>
    <w:rsid w:val="004156CD"/>
    <w:rsid w:val="00415A94"/>
    <w:rsid w:val="004168A6"/>
    <w:rsid w:val="00416EC8"/>
    <w:rsid w:val="00417075"/>
    <w:rsid w:val="004178EC"/>
    <w:rsid w:val="00417AC5"/>
    <w:rsid w:val="0042022F"/>
    <w:rsid w:val="004213FC"/>
    <w:rsid w:val="004214CA"/>
    <w:rsid w:val="004228A7"/>
    <w:rsid w:val="0042348D"/>
    <w:rsid w:val="00423A52"/>
    <w:rsid w:val="00423E17"/>
    <w:rsid w:val="00424040"/>
    <w:rsid w:val="00424105"/>
    <w:rsid w:val="0042428C"/>
    <w:rsid w:val="0042544B"/>
    <w:rsid w:val="00425714"/>
    <w:rsid w:val="00425FCA"/>
    <w:rsid w:val="00427A24"/>
    <w:rsid w:val="00427F0F"/>
    <w:rsid w:val="00430481"/>
    <w:rsid w:val="00431337"/>
    <w:rsid w:val="0043179F"/>
    <w:rsid w:val="00431EA6"/>
    <w:rsid w:val="0043209D"/>
    <w:rsid w:val="00433018"/>
    <w:rsid w:val="00433500"/>
    <w:rsid w:val="00433F71"/>
    <w:rsid w:val="00434467"/>
    <w:rsid w:val="004348EE"/>
    <w:rsid w:val="004350DA"/>
    <w:rsid w:val="00435788"/>
    <w:rsid w:val="00435B08"/>
    <w:rsid w:val="00435F75"/>
    <w:rsid w:val="0043646C"/>
    <w:rsid w:val="00437240"/>
    <w:rsid w:val="004376E8"/>
    <w:rsid w:val="004413AA"/>
    <w:rsid w:val="004416A9"/>
    <w:rsid w:val="00441F50"/>
    <w:rsid w:val="00442222"/>
    <w:rsid w:val="0044246A"/>
    <w:rsid w:val="00442759"/>
    <w:rsid w:val="00443008"/>
    <w:rsid w:val="00443A5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4C8F"/>
    <w:rsid w:val="00454FD7"/>
    <w:rsid w:val="004559D0"/>
    <w:rsid w:val="0045611B"/>
    <w:rsid w:val="00456661"/>
    <w:rsid w:val="00457B2C"/>
    <w:rsid w:val="00457C4D"/>
    <w:rsid w:val="00457D21"/>
    <w:rsid w:val="00460415"/>
    <w:rsid w:val="00460A35"/>
    <w:rsid w:val="0046110D"/>
    <w:rsid w:val="0046118C"/>
    <w:rsid w:val="00461912"/>
    <w:rsid w:val="00462334"/>
    <w:rsid w:val="00462A10"/>
    <w:rsid w:val="004630CD"/>
    <w:rsid w:val="00463583"/>
    <w:rsid w:val="0046391A"/>
    <w:rsid w:val="00463A62"/>
    <w:rsid w:val="00463C79"/>
    <w:rsid w:val="00464CF2"/>
    <w:rsid w:val="00464DBF"/>
    <w:rsid w:val="00464E48"/>
    <w:rsid w:val="0046511B"/>
    <w:rsid w:val="00467260"/>
    <w:rsid w:val="00467679"/>
    <w:rsid w:val="00467B9C"/>
    <w:rsid w:val="00467F13"/>
    <w:rsid w:val="00470869"/>
    <w:rsid w:val="00470A4F"/>
    <w:rsid w:val="00470BBB"/>
    <w:rsid w:val="00470CA4"/>
    <w:rsid w:val="004710DB"/>
    <w:rsid w:val="00471152"/>
    <w:rsid w:val="004721CA"/>
    <w:rsid w:val="0047222A"/>
    <w:rsid w:val="00472E3F"/>
    <w:rsid w:val="00473DD3"/>
    <w:rsid w:val="00473E95"/>
    <w:rsid w:val="00475423"/>
    <w:rsid w:val="00475472"/>
    <w:rsid w:val="00475550"/>
    <w:rsid w:val="00476251"/>
    <w:rsid w:val="00477C81"/>
    <w:rsid w:val="0048002A"/>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C54"/>
    <w:rsid w:val="00490EFC"/>
    <w:rsid w:val="0049139D"/>
    <w:rsid w:val="00491636"/>
    <w:rsid w:val="00493953"/>
    <w:rsid w:val="00494305"/>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7B4"/>
    <w:rsid w:val="004A4CC0"/>
    <w:rsid w:val="004A5664"/>
    <w:rsid w:val="004A5FA8"/>
    <w:rsid w:val="004A6A1C"/>
    <w:rsid w:val="004B0BB0"/>
    <w:rsid w:val="004B1264"/>
    <w:rsid w:val="004B1FBE"/>
    <w:rsid w:val="004B209C"/>
    <w:rsid w:val="004B2283"/>
    <w:rsid w:val="004B2438"/>
    <w:rsid w:val="004B2AE7"/>
    <w:rsid w:val="004B32A0"/>
    <w:rsid w:val="004B3525"/>
    <w:rsid w:val="004B35E8"/>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AEF"/>
    <w:rsid w:val="004C6D97"/>
    <w:rsid w:val="004C6DCA"/>
    <w:rsid w:val="004C6EBB"/>
    <w:rsid w:val="004C7BC7"/>
    <w:rsid w:val="004D0CB3"/>
    <w:rsid w:val="004D0E31"/>
    <w:rsid w:val="004D17DE"/>
    <w:rsid w:val="004D1D10"/>
    <w:rsid w:val="004D233C"/>
    <w:rsid w:val="004D25AA"/>
    <w:rsid w:val="004D3633"/>
    <w:rsid w:val="004D3A26"/>
    <w:rsid w:val="004D40A5"/>
    <w:rsid w:val="004D46B4"/>
    <w:rsid w:val="004D485E"/>
    <w:rsid w:val="004D5465"/>
    <w:rsid w:val="004D5B59"/>
    <w:rsid w:val="004D5E35"/>
    <w:rsid w:val="004D6222"/>
    <w:rsid w:val="004D640D"/>
    <w:rsid w:val="004D6628"/>
    <w:rsid w:val="004D6808"/>
    <w:rsid w:val="004D70E3"/>
    <w:rsid w:val="004D7383"/>
    <w:rsid w:val="004D750A"/>
    <w:rsid w:val="004E0324"/>
    <w:rsid w:val="004E049D"/>
    <w:rsid w:val="004E0FE2"/>
    <w:rsid w:val="004E1367"/>
    <w:rsid w:val="004E2C33"/>
    <w:rsid w:val="004E3686"/>
    <w:rsid w:val="004E36C7"/>
    <w:rsid w:val="004E3939"/>
    <w:rsid w:val="004E4682"/>
    <w:rsid w:val="004E48F7"/>
    <w:rsid w:val="004E5C0E"/>
    <w:rsid w:val="004E5DDF"/>
    <w:rsid w:val="004E6612"/>
    <w:rsid w:val="004E66BB"/>
    <w:rsid w:val="004E6E70"/>
    <w:rsid w:val="004E72C7"/>
    <w:rsid w:val="004E7A11"/>
    <w:rsid w:val="004F00C5"/>
    <w:rsid w:val="004F0CEC"/>
    <w:rsid w:val="004F11DE"/>
    <w:rsid w:val="004F1B87"/>
    <w:rsid w:val="004F2618"/>
    <w:rsid w:val="004F2642"/>
    <w:rsid w:val="004F2F8C"/>
    <w:rsid w:val="004F3EE9"/>
    <w:rsid w:val="004F3FD1"/>
    <w:rsid w:val="004F496E"/>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056"/>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571"/>
    <w:rsid w:val="00513688"/>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38F8"/>
    <w:rsid w:val="005251E3"/>
    <w:rsid w:val="005254C1"/>
    <w:rsid w:val="00525CA3"/>
    <w:rsid w:val="005260D4"/>
    <w:rsid w:val="0052610B"/>
    <w:rsid w:val="0052683E"/>
    <w:rsid w:val="005269B4"/>
    <w:rsid w:val="0052708E"/>
    <w:rsid w:val="005305AD"/>
    <w:rsid w:val="00530827"/>
    <w:rsid w:val="005309C2"/>
    <w:rsid w:val="00530F4E"/>
    <w:rsid w:val="00531AAD"/>
    <w:rsid w:val="00532496"/>
    <w:rsid w:val="0053262B"/>
    <w:rsid w:val="0053282A"/>
    <w:rsid w:val="0053321F"/>
    <w:rsid w:val="005333B7"/>
    <w:rsid w:val="005346BC"/>
    <w:rsid w:val="0053565A"/>
    <w:rsid w:val="00536079"/>
    <w:rsid w:val="005364EC"/>
    <w:rsid w:val="00536CE8"/>
    <w:rsid w:val="00537628"/>
    <w:rsid w:val="00537702"/>
    <w:rsid w:val="00540261"/>
    <w:rsid w:val="00541163"/>
    <w:rsid w:val="00543251"/>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36A9"/>
    <w:rsid w:val="005541D8"/>
    <w:rsid w:val="005549D7"/>
    <w:rsid w:val="0055554A"/>
    <w:rsid w:val="00555B62"/>
    <w:rsid w:val="005564AC"/>
    <w:rsid w:val="0055679D"/>
    <w:rsid w:val="005618A9"/>
    <w:rsid w:val="00561AB5"/>
    <w:rsid w:val="005626DE"/>
    <w:rsid w:val="0056282B"/>
    <w:rsid w:val="0056356A"/>
    <w:rsid w:val="005637BC"/>
    <w:rsid w:val="00563A35"/>
    <w:rsid w:val="00564875"/>
    <w:rsid w:val="00564B0D"/>
    <w:rsid w:val="00564C01"/>
    <w:rsid w:val="00565A23"/>
    <w:rsid w:val="00565A7A"/>
    <w:rsid w:val="0056663D"/>
    <w:rsid w:val="0056663E"/>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918"/>
    <w:rsid w:val="00577984"/>
    <w:rsid w:val="005801E8"/>
    <w:rsid w:val="00582C5A"/>
    <w:rsid w:val="0058320C"/>
    <w:rsid w:val="00583C7D"/>
    <w:rsid w:val="00584569"/>
    <w:rsid w:val="00584C40"/>
    <w:rsid w:val="0058647B"/>
    <w:rsid w:val="0058673A"/>
    <w:rsid w:val="005873CA"/>
    <w:rsid w:val="005877FC"/>
    <w:rsid w:val="00587811"/>
    <w:rsid w:val="00587CD2"/>
    <w:rsid w:val="00590677"/>
    <w:rsid w:val="00590E02"/>
    <w:rsid w:val="005911CD"/>
    <w:rsid w:val="00591330"/>
    <w:rsid w:val="005915AB"/>
    <w:rsid w:val="005921A9"/>
    <w:rsid w:val="00593C38"/>
    <w:rsid w:val="00593D85"/>
    <w:rsid w:val="00593DC6"/>
    <w:rsid w:val="005946F5"/>
    <w:rsid w:val="00594AD9"/>
    <w:rsid w:val="00594D1E"/>
    <w:rsid w:val="005952FE"/>
    <w:rsid w:val="00595E63"/>
    <w:rsid w:val="00596CBA"/>
    <w:rsid w:val="00597217"/>
    <w:rsid w:val="00597648"/>
    <w:rsid w:val="00597B8D"/>
    <w:rsid w:val="00597E2F"/>
    <w:rsid w:val="005A04C2"/>
    <w:rsid w:val="005A0D41"/>
    <w:rsid w:val="005A1AF5"/>
    <w:rsid w:val="005A1B30"/>
    <w:rsid w:val="005A2651"/>
    <w:rsid w:val="005A2854"/>
    <w:rsid w:val="005A3174"/>
    <w:rsid w:val="005A3B9E"/>
    <w:rsid w:val="005A41A1"/>
    <w:rsid w:val="005A44DA"/>
    <w:rsid w:val="005A486A"/>
    <w:rsid w:val="005A5E68"/>
    <w:rsid w:val="005A7864"/>
    <w:rsid w:val="005A7B86"/>
    <w:rsid w:val="005A7FAB"/>
    <w:rsid w:val="005B0507"/>
    <w:rsid w:val="005B0E27"/>
    <w:rsid w:val="005B1178"/>
    <w:rsid w:val="005B15E5"/>
    <w:rsid w:val="005B1D42"/>
    <w:rsid w:val="005B2981"/>
    <w:rsid w:val="005B37B4"/>
    <w:rsid w:val="005B3F65"/>
    <w:rsid w:val="005B4457"/>
    <w:rsid w:val="005B5477"/>
    <w:rsid w:val="005B5577"/>
    <w:rsid w:val="005B575F"/>
    <w:rsid w:val="005B5CBB"/>
    <w:rsid w:val="005B78B4"/>
    <w:rsid w:val="005B7E9C"/>
    <w:rsid w:val="005C038F"/>
    <w:rsid w:val="005C07E8"/>
    <w:rsid w:val="005C1E42"/>
    <w:rsid w:val="005C21C7"/>
    <w:rsid w:val="005C225A"/>
    <w:rsid w:val="005C2387"/>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3CE"/>
    <w:rsid w:val="005D09A2"/>
    <w:rsid w:val="005D0AC6"/>
    <w:rsid w:val="005D154B"/>
    <w:rsid w:val="005D1E63"/>
    <w:rsid w:val="005D2205"/>
    <w:rsid w:val="005D35D5"/>
    <w:rsid w:val="005D3CCB"/>
    <w:rsid w:val="005D3E30"/>
    <w:rsid w:val="005D4703"/>
    <w:rsid w:val="005D48E2"/>
    <w:rsid w:val="005D495F"/>
    <w:rsid w:val="005D4CD1"/>
    <w:rsid w:val="005D4E4C"/>
    <w:rsid w:val="005D5084"/>
    <w:rsid w:val="005D64FE"/>
    <w:rsid w:val="005D6678"/>
    <w:rsid w:val="005D6E06"/>
    <w:rsid w:val="005D6F94"/>
    <w:rsid w:val="005D7435"/>
    <w:rsid w:val="005D7DD5"/>
    <w:rsid w:val="005E082A"/>
    <w:rsid w:val="005E10BD"/>
    <w:rsid w:val="005E19C9"/>
    <w:rsid w:val="005E1F99"/>
    <w:rsid w:val="005E34D9"/>
    <w:rsid w:val="005E3AB8"/>
    <w:rsid w:val="005E43B8"/>
    <w:rsid w:val="005E491A"/>
    <w:rsid w:val="005E4A00"/>
    <w:rsid w:val="005E5B7D"/>
    <w:rsid w:val="005E60BE"/>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7623"/>
    <w:rsid w:val="00600E15"/>
    <w:rsid w:val="006014D4"/>
    <w:rsid w:val="006018AC"/>
    <w:rsid w:val="00601993"/>
    <w:rsid w:val="00602720"/>
    <w:rsid w:val="00602DB3"/>
    <w:rsid w:val="006033AC"/>
    <w:rsid w:val="0060371A"/>
    <w:rsid w:val="00603F11"/>
    <w:rsid w:val="0060463E"/>
    <w:rsid w:val="00604715"/>
    <w:rsid w:val="00606BFE"/>
    <w:rsid w:val="006076AB"/>
    <w:rsid w:val="00607FA7"/>
    <w:rsid w:val="006101A0"/>
    <w:rsid w:val="00610D2F"/>
    <w:rsid w:val="006114C5"/>
    <w:rsid w:val="0061176A"/>
    <w:rsid w:val="00611792"/>
    <w:rsid w:val="00611B0C"/>
    <w:rsid w:val="00612AF4"/>
    <w:rsid w:val="00613107"/>
    <w:rsid w:val="006133B7"/>
    <w:rsid w:val="006133E2"/>
    <w:rsid w:val="00613CF0"/>
    <w:rsid w:val="00613F59"/>
    <w:rsid w:val="00614937"/>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3A63"/>
    <w:rsid w:val="0062431A"/>
    <w:rsid w:val="00624604"/>
    <w:rsid w:val="00626156"/>
    <w:rsid w:val="00626834"/>
    <w:rsid w:val="006277D5"/>
    <w:rsid w:val="0062790C"/>
    <w:rsid w:val="00627BC6"/>
    <w:rsid w:val="006300A7"/>
    <w:rsid w:val="006304DA"/>
    <w:rsid w:val="006311E9"/>
    <w:rsid w:val="006313B9"/>
    <w:rsid w:val="006318D6"/>
    <w:rsid w:val="00631B36"/>
    <w:rsid w:val="00632502"/>
    <w:rsid w:val="00633451"/>
    <w:rsid w:val="00634A2A"/>
    <w:rsid w:val="00634ABD"/>
    <w:rsid w:val="006375BF"/>
    <w:rsid w:val="00641154"/>
    <w:rsid w:val="006411A0"/>
    <w:rsid w:val="00642565"/>
    <w:rsid w:val="006428B1"/>
    <w:rsid w:val="006431E1"/>
    <w:rsid w:val="00644315"/>
    <w:rsid w:val="006453E4"/>
    <w:rsid w:val="00645C2E"/>
    <w:rsid w:val="006461BB"/>
    <w:rsid w:val="00646BAB"/>
    <w:rsid w:val="0065024C"/>
    <w:rsid w:val="00651A46"/>
    <w:rsid w:val="00651CC7"/>
    <w:rsid w:val="00651E90"/>
    <w:rsid w:val="00653DC3"/>
    <w:rsid w:val="00654086"/>
    <w:rsid w:val="0065425F"/>
    <w:rsid w:val="006546B8"/>
    <w:rsid w:val="00655184"/>
    <w:rsid w:val="006555DF"/>
    <w:rsid w:val="00655AD0"/>
    <w:rsid w:val="00655DC0"/>
    <w:rsid w:val="00656270"/>
    <w:rsid w:val="00656835"/>
    <w:rsid w:val="006571A0"/>
    <w:rsid w:val="006602E0"/>
    <w:rsid w:val="00662F09"/>
    <w:rsid w:val="006630A4"/>
    <w:rsid w:val="00663E39"/>
    <w:rsid w:val="006643DF"/>
    <w:rsid w:val="006654D1"/>
    <w:rsid w:val="00666443"/>
    <w:rsid w:val="006673ED"/>
    <w:rsid w:val="0066776A"/>
    <w:rsid w:val="00667E55"/>
    <w:rsid w:val="00670174"/>
    <w:rsid w:val="00670CC9"/>
    <w:rsid w:val="006719B1"/>
    <w:rsid w:val="00672ADE"/>
    <w:rsid w:val="00672D64"/>
    <w:rsid w:val="00673C3C"/>
    <w:rsid w:val="00673F64"/>
    <w:rsid w:val="00675499"/>
    <w:rsid w:val="0067551B"/>
    <w:rsid w:val="00675A99"/>
    <w:rsid w:val="00676381"/>
    <w:rsid w:val="00677626"/>
    <w:rsid w:val="0067783D"/>
    <w:rsid w:val="0068039A"/>
    <w:rsid w:val="00680A69"/>
    <w:rsid w:val="006811FB"/>
    <w:rsid w:val="006813AE"/>
    <w:rsid w:val="00681E77"/>
    <w:rsid w:val="006820F1"/>
    <w:rsid w:val="00683C08"/>
    <w:rsid w:val="00684147"/>
    <w:rsid w:val="006841FC"/>
    <w:rsid w:val="00684D52"/>
    <w:rsid w:val="00685872"/>
    <w:rsid w:val="00686042"/>
    <w:rsid w:val="00687194"/>
    <w:rsid w:val="006871B8"/>
    <w:rsid w:val="00687370"/>
    <w:rsid w:val="00687B7E"/>
    <w:rsid w:val="00687D39"/>
    <w:rsid w:val="0069044A"/>
    <w:rsid w:val="006922A2"/>
    <w:rsid w:val="006924B6"/>
    <w:rsid w:val="00693819"/>
    <w:rsid w:val="006938C5"/>
    <w:rsid w:val="00695A09"/>
    <w:rsid w:val="00696FC8"/>
    <w:rsid w:val="0069765E"/>
    <w:rsid w:val="00697ECE"/>
    <w:rsid w:val="00697F3C"/>
    <w:rsid w:val="006A049A"/>
    <w:rsid w:val="006A26A7"/>
    <w:rsid w:val="006A30D2"/>
    <w:rsid w:val="006A31C8"/>
    <w:rsid w:val="006A32E2"/>
    <w:rsid w:val="006A3E26"/>
    <w:rsid w:val="006A464E"/>
    <w:rsid w:val="006A58AF"/>
    <w:rsid w:val="006A5F4F"/>
    <w:rsid w:val="006A63F4"/>
    <w:rsid w:val="006A7330"/>
    <w:rsid w:val="006B0305"/>
    <w:rsid w:val="006B05A1"/>
    <w:rsid w:val="006B09F9"/>
    <w:rsid w:val="006B17F4"/>
    <w:rsid w:val="006B1849"/>
    <w:rsid w:val="006B210B"/>
    <w:rsid w:val="006B242D"/>
    <w:rsid w:val="006B25BA"/>
    <w:rsid w:val="006B3EA0"/>
    <w:rsid w:val="006B3F03"/>
    <w:rsid w:val="006B4443"/>
    <w:rsid w:val="006B4A30"/>
    <w:rsid w:val="006B57C8"/>
    <w:rsid w:val="006C10D2"/>
    <w:rsid w:val="006C1735"/>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D48"/>
    <w:rsid w:val="006D1EE2"/>
    <w:rsid w:val="006D3700"/>
    <w:rsid w:val="006D3A2A"/>
    <w:rsid w:val="006D3BB0"/>
    <w:rsid w:val="006D3BDE"/>
    <w:rsid w:val="006D47ED"/>
    <w:rsid w:val="006D4A80"/>
    <w:rsid w:val="006D5125"/>
    <w:rsid w:val="006D60F7"/>
    <w:rsid w:val="006D63DD"/>
    <w:rsid w:val="006D6F27"/>
    <w:rsid w:val="006D789F"/>
    <w:rsid w:val="006E0145"/>
    <w:rsid w:val="006E0158"/>
    <w:rsid w:val="006E0DAE"/>
    <w:rsid w:val="006E1DD6"/>
    <w:rsid w:val="006E2882"/>
    <w:rsid w:val="006E37C3"/>
    <w:rsid w:val="006E4BB8"/>
    <w:rsid w:val="006E5164"/>
    <w:rsid w:val="006E51BF"/>
    <w:rsid w:val="006E53DB"/>
    <w:rsid w:val="006E544A"/>
    <w:rsid w:val="006E5BA1"/>
    <w:rsid w:val="006E6460"/>
    <w:rsid w:val="006E70E9"/>
    <w:rsid w:val="006E7325"/>
    <w:rsid w:val="006E786E"/>
    <w:rsid w:val="006E7CFD"/>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DA5"/>
    <w:rsid w:val="00703296"/>
    <w:rsid w:val="0070373A"/>
    <w:rsid w:val="0070425D"/>
    <w:rsid w:val="007048C8"/>
    <w:rsid w:val="00704950"/>
    <w:rsid w:val="00705A2B"/>
    <w:rsid w:val="00706209"/>
    <w:rsid w:val="00706920"/>
    <w:rsid w:val="00706DB4"/>
    <w:rsid w:val="00706ED1"/>
    <w:rsid w:val="00707B2E"/>
    <w:rsid w:val="0071090C"/>
    <w:rsid w:val="00710E32"/>
    <w:rsid w:val="007119BC"/>
    <w:rsid w:val="00712739"/>
    <w:rsid w:val="00713507"/>
    <w:rsid w:val="0071538D"/>
    <w:rsid w:val="00715682"/>
    <w:rsid w:val="00715E20"/>
    <w:rsid w:val="00715FE8"/>
    <w:rsid w:val="00716514"/>
    <w:rsid w:val="007172CD"/>
    <w:rsid w:val="00717824"/>
    <w:rsid w:val="00717873"/>
    <w:rsid w:val="007179DB"/>
    <w:rsid w:val="00717A41"/>
    <w:rsid w:val="00720A2D"/>
    <w:rsid w:val="00720D1E"/>
    <w:rsid w:val="0072270D"/>
    <w:rsid w:val="00722A00"/>
    <w:rsid w:val="00722AB3"/>
    <w:rsid w:val="00722E3B"/>
    <w:rsid w:val="00723E52"/>
    <w:rsid w:val="00723EDB"/>
    <w:rsid w:val="00723EDC"/>
    <w:rsid w:val="00723FAC"/>
    <w:rsid w:val="0072459F"/>
    <w:rsid w:val="0072527D"/>
    <w:rsid w:val="00725378"/>
    <w:rsid w:val="0072606E"/>
    <w:rsid w:val="0072620F"/>
    <w:rsid w:val="007264C5"/>
    <w:rsid w:val="00727174"/>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28A7"/>
    <w:rsid w:val="00743070"/>
    <w:rsid w:val="00744762"/>
    <w:rsid w:val="00744B2F"/>
    <w:rsid w:val="00745DB0"/>
    <w:rsid w:val="00745E1D"/>
    <w:rsid w:val="00745EF3"/>
    <w:rsid w:val="00746012"/>
    <w:rsid w:val="007463DB"/>
    <w:rsid w:val="00746642"/>
    <w:rsid w:val="0074752A"/>
    <w:rsid w:val="0074781F"/>
    <w:rsid w:val="0075024C"/>
    <w:rsid w:val="0075027E"/>
    <w:rsid w:val="007504DF"/>
    <w:rsid w:val="00750DB8"/>
    <w:rsid w:val="00750EBE"/>
    <w:rsid w:val="00751164"/>
    <w:rsid w:val="007513F2"/>
    <w:rsid w:val="00751718"/>
    <w:rsid w:val="0075282C"/>
    <w:rsid w:val="007531DC"/>
    <w:rsid w:val="00753F87"/>
    <w:rsid w:val="007543C7"/>
    <w:rsid w:val="00754D43"/>
    <w:rsid w:val="00754FA7"/>
    <w:rsid w:val="00757280"/>
    <w:rsid w:val="007575AF"/>
    <w:rsid w:val="00757C14"/>
    <w:rsid w:val="00757FF8"/>
    <w:rsid w:val="007600FB"/>
    <w:rsid w:val="00760476"/>
    <w:rsid w:val="00760A52"/>
    <w:rsid w:val="00760BB2"/>
    <w:rsid w:val="00760C1C"/>
    <w:rsid w:val="0076232C"/>
    <w:rsid w:val="00762624"/>
    <w:rsid w:val="00762CAE"/>
    <w:rsid w:val="0076375F"/>
    <w:rsid w:val="00763F0E"/>
    <w:rsid w:val="007640D2"/>
    <w:rsid w:val="007649CE"/>
    <w:rsid w:val="00764BA8"/>
    <w:rsid w:val="00764EA9"/>
    <w:rsid w:val="00765596"/>
    <w:rsid w:val="007658FE"/>
    <w:rsid w:val="007661AA"/>
    <w:rsid w:val="007677F9"/>
    <w:rsid w:val="0077177A"/>
    <w:rsid w:val="00772F84"/>
    <w:rsid w:val="00773B24"/>
    <w:rsid w:val="00773B30"/>
    <w:rsid w:val="00773EF9"/>
    <w:rsid w:val="007742D0"/>
    <w:rsid w:val="00774973"/>
    <w:rsid w:val="00774D98"/>
    <w:rsid w:val="007752A4"/>
    <w:rsid w:val="007758CA"/>
    <w:rsid w:val="00775C99"/>
    <w:rsid w:val="007768BC"/>
    <w:rsid w:val="00777AE9"/>
    <w:rsid w:val="00777E68"/>
    <w:rsid w:val="0078013B"/>
    <w:rsid w:val="007801AA"/>
    <w:rsid w:val="007808F7"/>
    <w:rsid w:val="00780AF4"/>
    <w:rsid w:val="00781969"/>
    <w:rsid w:val="00782351"/>
    <w:rsid w:val="00782C6D"/>
    <w:rsid w:val="00783715"/>
    <w:rsid w:val="007837A4"/>
    <w:rsid w:val="00784D9D"/>
    <w:rsid w:val="00784FDD"/>
    <w:rsid w:val="0078580F"/>
    <w:rsid w:val="00785D35"/>
    <w:rsid w:val="007860FE"/>
    <w:rsid w:val="00786339"/>
    <w:rsid w:val="007864A1"/>
    <w:rsid w:val="00786F4D"/>
    <w:rsid w:val="007875CE"/>
    <w:rsid w:val="00787795"/>
    <w:rsid w:val="00787B3D"/>
    <w:rsid w:val="00787E54"/>
    <w:rsid w:val="00790171"/>
    <w:rsid w:val="00791AE1"/>
    <w:rsid w:val="00791D4A"/>
    <w:rsid w:val="00792645"/>
    <w:rsid w:val="0079309A"/>
    <w:rsid w:val="0079324C"/>
    <w:rsid w:val="007933F5"/>
    <w:rsid w:val="0079445D"/>
    <w:rsid w:val="00794469"/>
    <w:rsid w:val="00795534"/>
    <w:rsid w:val="007965A2"/>
    <w:rsid w:val="00796617"/>
    <w:rsid w:val="00796761"/>
    <w:rsid w:val="00796ADA"/>
    <w:rsid w:val="00796C6E"/>
    <w:rsid w:val="00797274"/>
    <w:rsid w:val="00797333"/>
    <w:rsid w:val="007A0080"/>
    <w:rsid w:val="007A01D5"/>
    <w:rsid w:val="007A059D"/>
    <w:rsid w:val="007A1070"/>
    <w:rsid w:val="007A119B"/>
    <w:rsid w:val="007A27B7"/>
    <w:rsid w:val="007A287B"/>
    <w:rsid w:val="007A2E01"/>
    <w:rsid w:val="007A335D"/>
    <w:rsid w:val="007A3CC8"/>
    <w:rsid w:val="007A3F42"/>
    <w:rsid w:val="007A3F74"/>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910"/>
    <w:rsid w:val="007C1BB4"/>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E00"/>
    <w:rsid w:val="007E2617"/>
    <w:rsid w:val="007E3A35"/>
    <w:rsid w:val="007E421E"/>
    <w:rsid w:val="007E4ABC"/>
    <w:rsid w:val="007E682E"/>
    <w:rsid w:val="007E6AEB"/>
    <w:rsid w:val="007E6E53"/>
    <w:rsid w:val="007E7517"/>
    <w:rsid w:val="007E7C0B"/>
    <w:rsid w:val="007E7ECD"/>
    <w:rsid w:val="007F0DD2"/>
    <w:rsid w:val="007F16D3"/>
    <w:rsid w:val="007F2756"/>
    <w:rsid w:val="007F2AAA"/>
    <w:rsid w:val="007F30C2"/>
    <w:rsid w:val="007F3CD4"/>
    <w:rsid w:val="007F449E"/>
    <w:rsid w:val="007F4576"/>
    <w:rsid w:val="007F4E5C"/>
    <w:rsid w:val="007F4F92"/>
    <w:rsid w:val="007F5336"/>
    <w:rsid w:val="007F5630"/>
    <w:rsid w:val="007F68E4"/>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A90"/>
    <w:rsid w:val="0080590D"/>
    <w:rsid w:val="00806731"/>
    <w:rsid w:val="00806DBC"/>
    <w:rsid w:val="0080737F"/>
    <w:rsid w:val="00807EF3"/>
    <w:rsid w:val="0081020D"/>
    <w:rsid w:val="008102E4"/>
    <w:rsid w:val="008116D6"/>
    <w:rsid w:val="00811ED4"/>
    <w:rsid w:val="0081284E"/>
    <w:rsid w:val="00813334"/>
    <w:rsid w:val="008135D7"/>
    <w:rsid w:val="008136E9"/>
    <w:rsid w:val="008137C5"/>
    <w:rsid w:val="00814AFA"/>
    <w:rsid w:val="00814BC3"/>
    <w:rsid w:val="0081502A"/>
    <w:rsid w:val="00815800"/>
    <w:rsid w:val="00815883"/>
    <w:rsid w:val="008161E4"/>
    <w:rsid w:val="008169F5"/>
    <w:rsid w:val="00816DFD"/>
    <w:rsid w:val="00817057"/>
    <w:rsid w:val="0081793E"/>
    <w:rsid w:val="0082033B"/>
    <w:rsid w:val="00820AB5"/>
    <w:rsid w:val="00820D48"/>
    <w:rsid w:val="00821805"/>
    <w:rsid w:val="00821D91"/>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1FA5"/>
    <w:rsid w:val="00832153"/>
    <w:rsid w:val="00833386"/>
    <w:rsid w:val="00834335"/>
    <w:rsid w:val="008346AC"/>
    <w:rsid w:val="00835469"/>
    <w:rsid w:val="0084030C"/>
    <w:rsid w:val="0084101C"/>
    <w:rsid w:val="00842415"/>
    <w:rsid w:val="00842E2B"/>
    <w:rsid w:val="00842E75"/>
    <w:rsid w:val="00842FFD"/>
    <w:rsid w:val="00844188"/>
    <w:rsid w:val="00844419"/>
    <w:rsid w:val="0084445D"/>
    <w:rsid w:val="00844770"/>
    <w:rsid w:val="00845303"/>
    <w:rsid w:val="00845384"/>
    <w:rsid w:val="008457A6"/>
    <w:rsid w:val="00845BBD"/>
    <w:rsid w:val="00846167"/>
    <w:rsid w:val="00846881"/>
    <w:rsid w:val="00846D00"/>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70E7"/>
    <w:rsid w:val="00857CA1"/>
    <w:rsid w:val="00860031"/>
    <w:rsid w:val="008604C5"/>
    <w:rsid w:val="00861A54"/>
    <w:rsid w:val="00861F8A"/>
    <w:rsid w:val="00862D8B"/>
    <w:rsid w:val="0086306C"/>
    <w:rsid w:val="00863BF7"/>
    <w:rsid w:val="00863EA4"/>
    <w:rsid w:val="00863F0B"/>
    <w:rsid w:val="00864B50"/>
    <w:rsid w:val="00864D0B"/>
    <w:rsid w:val="00864DA6"/>
    <w:rsid w:val="00865D9B"/>
    <w:rsid w:val="00865FB8"/>
    <w:rsid w:val="008663BF"/>
    <w:rsid w:val="00866B74"/>
    <w:rsid w:val="00866CF6"/>
    <w:rsid w:val="00866D68"/>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5077"/>
    <w:rsid w:val="00875C22"/>
    <w:rsid w:val="00876000"/>
    <w:rsid w:val="00876073"/>
    <w:rsid w:val="00876FF8"/>
    <w:rsid w:val="00877494"/>
    <w:rsid w:val="008775A4"/>
    <w:rsid w:val="00877BC4"/>
    <w:rsid w:val="00877BF3"/>
    <w:rsid w:val="00880A0C"/>
    <w:rsid w:val="00880AF2"/>
    <w:rsid w:val="00881138"/>
    <w:rsid w:val="008811F5"/>
    <w:rsid w:val="008833AF"/>
    <w:rsid w:val="00883C38"/>
    <w:rsid w:val="00883EF9"/>
    <w:rsid w:val="0088430D"/>
    <w:rsid w:val="00884BC8"/>
    <w:rsid w:val="00884BE4"/>
    <w:rsid w:val="00886683"/>
    <w:rsid w:val="0088693C"/>
    <w:rsid w:val="00887725"/>
    <w:rsid w:val="00887B97"/>
    <w:rsid w:val="00887F7D"/>
    <w:rsid w:val="00890891"/>
    <w:rsid w:val="008913F2"/>
    <w:rsid w:val="00891829"/>
    <w:rsid w:val="008919F7"/>
    <w:rsid w:val="008925B7"/>
    <w:rsid w:val="008927F9"/>
    <w:rsid w:val="00892EFE"/>
    <w:rsid w:val="00893132"/>
    <w:rsid w:val="00893137"/>
    <w:rsid w:val="00893195"/>
    <w:rsid w:val="00893330"/>
    <w:rsid w:val="00893CC4"/>
    <w:rsid w:val="00894369"/>
    <w:rsid w:val="0089458C"/>
    <w:rsid w:val="00894EF3"/>
    <w:rsid w:val="00895C6D"/>
    <w:rsid w:val="00895F66"/>
    <w:rsid w:val="00896457"/>
    <w:rsid w:val="0089674B"/>
    <w:rsid w:val="008978C8"/>
    <w:rsid w:val="008A011C"/>
    <w:rsid w:val="008A1CAF"/>
    <w:rsid w:val="008A1D9D"/>
    <w:rsid w:val="008A1FF2"/>
    <w:rsid w:val="008A234F"/>
    <w:rsid w:val="008A26D4"/>
    <w:rsid w:val="008A2837"/>
    <w:rsid w:val="008A3EE6"/>
    <w:rsid w:val="008A46FE"/>
    <w:rsid w:val="008A5E05"/>
    <w:rsid w:val="008A5F72"/>
    <w:rsid w:val="008A63DC"/>
    <w:rsid w:val="008A7209"/>
    <w:rsid w:val="008A7CF2"/>
    <w:rsid w:val="008A7FCC"/>
    <w:rsid w:val="008B0434"/>
    <w:rsid w:val="008B04B1"/>
    <w:rsid w:val="008B06AE"/>
    <w:rsid w:val="008B0E1C"/>
    <w:rsid w:val="008B1383"/>
    <w:rsid w:val="008B19ED"/>
    <w:rsid w:val="008B2AF1"/>
    <w:rsid w:val="008B3AE0"/>
    <w:rsid w:val="008B4347"/>
    <w:rsid w:val="008B491B"/>
    <w:rsid w:val="008B4CBF"/>
    <w:rsid w:val="008B5BC3"/>
    <w:rsid w:val="008B5BDF"/>
    <w:rsid w:val="008B5C2B"/>
    <w:rsid w:val="008B6541"/>
    <w:rsid w:val="008B6A6E"/>
    <w:rsid w:val="008B7FD6"/>
    <w:rsid w:val="008C01C4"/>
    <w:rsid w:val="008C0869"/>
    <w:rsid w:val="008C24C9"/>
    <w:rsid w:val="008C339C"/>
    <w:rsid w:val="008C341B"/>
    <w:rsid w:val="008C3A71"/>
    <w:rsid w:val="008C3F15"/>
    <w:rsid w:val="008C49E9"/>
    <w:rsid w:val="008C528C"/>
    <w:rsid w:val="008C5330"/>
    <w:rsid w:val="008C5809"/>
    <w:rsid w:val="008C5F57"/>
    <w:rsid w:val="008C61D2"/>
    <w:rsid w:val="008C6ECA"/>
    <w:rsid w:val="008C7F00"/>
    <w:rsid w:val="008D15CF"/>
    <w:rsid w:val="008D2023"/>
    <w:rsid w:val="008D2296"/>
    <w:rsid w:val="008D27E8"/>
    <w:rsid w:val="008D2B14"/>
    <w:rsid w:val="008D3749"/>
    <w:rsid w:val="008D3FFE"/>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E0BFF"/>
    <w:rsid w:val="008E1021"/>
    <w:rsid w:val="008E108D"/>
    <w:rsid w:val="008E1BAC"/>
    <w:rsid w:val="008E2942"/>
    <w:rsid w:val="008E33B2"/>
    <w:rsid w:val="008E3490"/>
    <w:rsid w:val="008E35AD"/>
    <w:rsid w:val="008E3B22"/>
    <w:rsid w:val="008E3BB6"/>
    <w:rsid w:val="008E46EF"/>
    <w:rsid w:val="008E4E4E"/>
    <w:rsid w:val="008E5AEA"/>
    <w:rsid w:val="008E5C23"/>
    <w:rsid w:val="008E648F"/>
    <w:rsid w:val="008E6A5F"/>
    <w:rsid w:val="008E7485"/>
    <w:rsid w:val="008F0F58"/>
    <w:rsid w:val="008F13CF"/>
    <w:rsid w:val="008F2347"/>
    <w:rsid w:val="008F276E"/>
    <w:rsid w:val="008F2F36"/>
    <w:rsid w:val="008F315B"/>
    <w:rsid w:val="008F32D0"/>
    <w:rsid w:val="008F32E0"/>
    <w:rsid w:val="008F470B"/>
    <w:rsid w:val="008F4756"/>
    <w:rsid w:val="008F479C"/>
    <w:rsid w:val="008F4BE8"/>
    <w:rsid w:val="008F4FC4"/>
    <w:rsid w:val="008F5635"/>
    <w:rsid w:val="008F7585"/>
    <w:rsid w:val="008F777E"/>
    <w:rsid w:val="008F7D33"/>
    <w:rsid w:val="009003E2"/>
    <w:rsid w:val="009016FE"/>
    <w:rsid w:val="009022AF"/>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431D"/>
    <w:rsid w:val="00914B1C"/>
    <w:rsid w:val="009154BE"/>
    <w:rsid w:val="009158A2"/>
    <w:rsid w:val="009167A5"/>
    <w:rsid w:val="00917C09"/>
    <w:rsid w:val="00917DF9"/>
    <w:rsid w:val="009204E9"/>
    <w:rsid w:val="00920590"/>
    <w:rsid w:val="00921C14"/>
    <w:rsid w:val="00921DBF"/>
    <w:rsid w:val="00922C74"/>
    <w:rsid w:val="00922D2D"/>
    <w:rsid w:val="009238F4"/>
    <w:rsid w:val="00923AE6"/>
    <w:rsid w:val="00924BDD"/>
    <w:rsid w:val="00924DCC"/>
    <w:rsid w:val="00924DF8"/>
    <w:rsid w:val="0092547C"/>
    <w:rsid w:val="00925972"/>
    <w:rsid w:val="009260C9"/>
    <w:rsid w:val="0092633F"/>
    <w:rsid w:val="00927C10"/>
    <w:rsid w:val="00927C5C"/>
    <w:rsid w:val="00927DEE"/>
    <w:rsid w:val="00930617"/>
    <w:rsid w:val="00930FC3"/>
    <w:rsid w:val="00932DEB"/>
    <w:rsid w:val="00935577"/>
    <w:rsid w:val="009359E3"/>
    <w:rsid w:val="00935CB9"/>
    <w:rsid w:val="00936769"/>
    <w:rsid w:val="009375B9"/>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D84"/>
    <w:rsid w:val="00952695"/>
    <w:rsid w:val="00952BE3"/>
    <w:rsid w:val="00952C88"/>
    <w:rsid w:val="00953700"/>
    <w:rsid w:val="00953791"/>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5540"/>
    <w:rsid w:val="00965BB7"/>
    <w:rsid w:val="009661BC"/>
    <w:rsid w:val="00966940"/>
    <w:rsid w:val="00967097"/>
    <w:rsid w:val="009672CA"/>
    <w:rsid w:val="009675AC"/>
    <w:rsid w:val="009675B1"/>
    <w:rsid w:val="009711FB"/>
    <w:rsid w:val="00972390"/>
    <w:rsid w:val="00972E0A"/>
    <w:rsid w:val="00972F14"/>
    <w:rsid w:val="009734CC"/>
    <w:rsid w:val="00973DE6"/>
    <w:rsid w:val="009742A3"/>
    <w:rsid w:val="009743F1"/>
    <w:rsid w:val="009757A9"/>
    <w:rsid w:val="009768CC"/>
    <w:rsid w:val="0097790F"/>
    <w:rsid w:val="0097796B"/>
    <w:rsid w:val="00977D57"/>
    <w:rsid w:val="00977DDA"/>
    <w:rsid w:val="00982076"/>
    <w:rsid w:val="00983F60"/>
    <w:rsid w:val="00984EC5"/>
    <w:rsid w:val="00985001"/>
    <w:rsid w:val="0098526B"/>
    <w:rsid w:val="0098529C"/>
    <w:rsid w:val="009853E4"/>
    <w:rsid w:val="00985595"/>
    <w:rsid w:val="00985EDD"/>
    <w:rsid w:val="00986616"/>
    <w:rsid w:val="00986A1E"/>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3C89"/>
    <w:rsid w:val="009A4699"/>
    <w:rsid w:val="009A4AA7"/>
    <w:rsid w:val="009A4EDA"/>
    <w:rsid w:val="009A5363"/>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AC6"/>
    <w:rsid w:val="009B2F4E"/>
    <w:rsid w:val="009B34AF"/>
    <w:rsid w:val="009B4310"/>
    <w:rsid w:val="009B484F"/>
    <w:rsid w:val="009B4ACF"/>
    <w:rsid w:val="009B4E0F"/>
    <w:rsid w:val="009B5445"/>
    <w:rsid w:val="009B66F9"/>
    <w:rsid w:val="009B6788"/>
    <w:rsid w:val="009B6D92"/>
    <w:rsid w:val="009B71EF"/>
    <w:rsid w:val="009C05E3"/>
    <w:rsid w:val="009C09D7"/>
    <w:rsid w:val="009C0A99"/>
    <w:rsid w:val="009C0AAC"/>
    <w:rsid w:val="009C1580"/>
    <w:rsid w:val="009C1AD2"/>
    <w:rsid w:val="009C1E14"/>
    <w:rsid w:val="009C25EE"/>
    <w:rsid w:val="009C2807"/>
    <w:rsid w:val="009C2EF4"/>
    <w:rsid w:val="009C31B1"/>
    <w:rsid w:val="009C356A"/>
    <w:rsid w:val="009C417C"/>
    <w:rsid w:val="009C4AB5"/>
    <w:rsid w:val="009C4AD6"/>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006"/>
    <w:rsid w:val="009D58BA"/>
    <w:rsid w:val="009D658C"/>
    <w:rsid w:val="009D6E26"/>
    <w:rsid w:val="009D758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3E6"/>
    <w:rsid w:val="009E54BD"/>
    <w:rsid w:val="009E5606"/>
    <w:rsid w:val="009E5A2C"/>
    <w:rsid w:val="009E64DF"/>
    <w:rsid w:val="009E67B0"/>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75"/>
    <w:rsid w:val="009F53D5"/>
    <w:rsid w:val="009F5530"/>
    <w:rsid w:val="009F65D1"/>
    <w:rsid w:val="00A01538"/>
    <w:rsid w:val="00A022A1"/>
    <w:rsid w:val="00A02ADA"/>
    <w:rsid w:val="00A031FA"/>
    <w:rsid w:val="00A03323"/>
    <w:rsid w:val="00A0341F"/>
    <w:rsid w:val="00A035FF"/>
    <w:rsid w:val="00A03ACC"/>
    <w:rsid w:val="00A048A3"/>
    <w:rsid w:val="00A04C9A"/>
    <w:rsid w:val="00A04DA6"/>
    <w:rsid w:val="00A04FAA"/>
    <w:rsid w:val="00A058CC"/>
    <w:rsid w:val="00A05D5C"/>
    <w:rsid w:val="00A06252"/>
    <w:rsid w:val="00A07767"/>
    <w:rsid w:val="00A0788D"/>
    <w:rsid w:val="00A10143"/>
    <w:rsid w:val="00A10195"/>
    <w:rsid w:val="00A1022C"/>
    <w:rsid w:val="00A104BF"/>
    <w:rsid w:val="00A1141F"/>
    <w:rsid w:val="00A119D0"/>
    <w:rsid w:val="00A11A84"/>
    <w:rsid w:val="00A11E04"/>
    <w:rsid w:val="00A11F7A"/>
    <w:rsid w:val="00A122EC"/>
    <w:rsid w:val="00A12332"/>
    <w:rsid w:val="00A125E9"/>
    <w:rsid w:val="00A13BFF"/>
    <w:rsid w:val="00A13EF3"/>
    <w:rsid w:val="00A14252"/>
    <w:rsid w:val="00A15E56"/>
    <w:rsid w:val="00A174B3"/>
    <w:rsid w:val="00A17C21"/>
    <w:rsid w:val="00A20493"/>
    <w:rsid w:val="00A2170E"/>
    <w:rsid w:val="00A21E95"/>
    <w:rsid w:val="00A226BB"/>
    <w:rsid w:val="00A23207"/>
    <w:rsid w:val="00A23626"/>
    <w:rsid w:val="00A23F65"/>
    <w:rsid w:val="00A23FAD"/>
    <w:rsid w:val="00A24795"/>
    <w:rsid w:val="00A24FB6"/>
    <w:rsid w:val="00A26884"/>
    <w:rsid w:val="00A26BE8"/>
    <w:rsid w:val="00A26D30"/>
    <w:rsid w:val="00A26FF6"/>
    <w:rsid w:val="00A27D72"/>
    <w:rsid w:val="00A3048B"/>
    <w:rsid w:val="00A30AEF"/>
    <w:rsid w:val="00A311CE"/>
    <w:rsid w:val="00A318AD"/>
    <w:rsid w:val="00A31BED"/>
    <w:rsid w:val="00A31F9F"/>
    <w:rsid w:val="00A32F43"/>
    <w:rsid w:val="00A32FC9"/>
    <w:rsid w:val="00A330AE"/>
    <w:rsid w:val="00A331D9"/>
    <w:rsid w:val="00A33459"/>
    <w:rsid w:val="00A339D0"/>
    <w:rsid w:val="00A33BB9"/>
    <w:rsid w:val="00A341C4"/>
    <w:rsid w:val="00A3425B"/>
    <w:rsid w:val="00A34624"/>
    <w:rsid w:val="00A348A9"/>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306F"/>
    <w:rsid w:val="00A431B2"/>
    <w:rsid w:val="00A4534E"/>
    <w:rsid w:val="00A4565E"/>
    <w:rsid w:val="00A4795F"/>
    <w:rsid w:val="00A47D97"/>
    <w:rsid w:val="00A50639"/>
    <w:rsid w:val="00A50AC1"/>
    <w:rsid w:val="00A50F1B"/>
    <w:rsid w:val="00A51127"/>
    <w:rsid w:val="00A52304"/>
    <w:rsid w:val="00A523DC"/>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CFB"/>
    <w:rsid w:val="00A62228"/>
    <w:rsid w:val="00A62363"/>
    <w:rsid w:val="00A63177"/>
    <w:rsid w:val="00A63615"/>
    <w:rsid w:val="00A63697"/>
    <w:rsid w:val="00A636D3"/>
    <w:rsid w:val="00A63719"/>
    <w:rsid w:val="00A637DB"/>
    <w:rsid w:val="00A63D09"/>
    <w:rsid w:val="00A64D2E"/>
    <w:rsid w:val="00A65612"/>
    <w:rsid w:val="00A65B35"/>
    <w:rsid w:val="00A66464"/>
    <w:rsid w:val="00A678EC"/>
    <w:rsid w:val="00A67D38"/>
    <w:rsid w:val="00A67E18"/>
    <w:rsid w:val="00A711F9"/>
    <w:rsid w:val="00A71359"/>
    <w:rsid w:val="00A723D3"/>
    <w:rsid w:val="00A72BE7"/>
    <w:rsid w:val="00A730C1"/>
    <w:rsid w:val="00A736F8"/>
    <w:rsid w:val="00A74D97"/>
    <w:rsid w:val="00A753C4"/>
    <w:rsid w:val="00A755C3"/>
    <w:rsid w:val="00A756DD"/>
    <w:rsid w:val="00A75C16"/>
    <w:rsid w:val="00A75E8E"/>
    <w:rsid w:val="00A762A1"/>
    <w:rsid w:val="00A7664E"/>
    <w:rsid w:val="00A770A1"/>
    <w:rsid w:val="00A77512"/>
    <w:rsid w:val="00A80413"/>
    <w:rsid w:val="00A81ED3"/>
    <w:rsid w:val="00A827F2"/>
    <w:rsid w:val="00A83091"/>
    <w:rsid w:val="00A832D2"/>
    <w:rsid w:val="00A83A1A"/>
    <w:rsid w:val="00A83BEF"/>
    <w:rsid w:val="00A84726"/>
    <w:rsid w:val="00A84A53"/>
    <w:rsid w:val="00A8538B"/>
    <w:rsid w:val="00A859C5"/>
    <w:rsid w:val="00A86510"/>
    <w:rsid w:val="00A908C1"/>
    <w:rsid w:val="00A90A49"/>
    <w:rsid w:val="00A90CBC"/>
    <w:rsid w:val="00A91402"/>
    <w:rsid w:val="00A9147B"/>
    <w:rsid w:val="00A91B8B"/>
    <w:rsid w:val="00A91DB1"/>
    <w:rsid w:val="00A92389"/>
    <w:rsid w:val="00A923B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1E2"/>
    <w:rsid w:val="00AA5DB2"/>
    <w:rsid w:val="00AA790B"/>
    <w:rsid w:val="00AA7CDE"/>
    <w:rsid w:val="00AB0571"/>
    <w:rsid w:val="00AB0C71"/>
    <w:rsid w:val="00AB0DFB"/>
    <w:rsid w:val="00AB2039"/>
    <w:rsid w:val="00AB250B"/>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1E4D"/>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4393"/>
    <w:rsid w:val="00AD4523"/>
    <w:rsid w:val="00AD4A4D"/>
    <w:rsid w:val="00AD4B9A"/>
    <w:rsid w:val="00AD4BD8"/>
    <w:rsid w:val="00AD6A01"/>
    <w:rsid w:val="00AD70FD"/>
    <w:rsid w:val="00AD7776"/>
    <w:rsid w:val="00AD7DC3"/>
    <w:rsid w:val="00AE0328"/>
    <w:rsid w:val="00AE13C9"/>
    <w:rsid w:val="00AE14FE"/>
    <w:rsid w:val="00AE1EFF"/>
    <w:rsid w:val="00AE2AF9"/>
    <w:rsid w:val="00AE3C58"/>
    <w:rsid w:val="00AE3DF7"/>
    <w:rsid w:val="00AE43A8"/>
    <w:rsid w:val="00AE56C6"/>
    <w:rsid w:val="00AE59AF"/>
    <w:rsid w:val="00AE59C5"/>
    <w:rsid w:val="00AE5C81"/>
    <w:rsid w:val="00AE60D3"/>
    <w:rsid w:val="00AE7CD6"/>
    <w:rsid w:val="00AF0211"/>
    <w:rsid w:val="00AF04A6"/>
    <w:rsid w:val="00AF0EAC"/>
    <w:rsid w:val="00AF14A0"/>
    <w:rsid w:val="00AF1B06"/>
    <w:rsid w:val="00AF213C"/>
    <w:rsid w:val="00AF25D8"/>
    <w:rsid w:val="00AF2A6F"/>
    <w:rsid w:val="00AF2A86"/>
    <w:rsid w:val="00AF2F09"/>
    <w:rsid w:val="00AF3DDF"/>
    <w:rsid w:val="00AF3E29"/>
    <w:rsid w:val="00AF414A"/>
    <w:rsid w:val="00AF4737"/>
    <w:rsid w:val="00AF4EBA"/>
    <w:rsid w:val="00AF50E3"/>
    <w:rsid w:val="00AF5584"/>
    <w:rsid w:val="00AF599B"/>
    <w:rsid w:val="00AF5BFF"/>
    <w:rsid w:val="00AF5D4C"/>
    <w:rsid w:val="00B01690"/>
    <w:rsid w:val="00B01D39"/>
    <w:rsid w:val="00B032D2"/>
    <w:rsid w:val="00B03A43"/>
    <w:rsid w:val="00B03C69"/>
    <w:rsid w:val="00B04D60"/>
    <w:rsid w:val="00B05536"/>
    <w:rsid w:val="00B05D98"/>
    <w:rsid w:val="00B06B8A"/>
    <w:rsid w:val="00B06E39"/>
    <w:rsid w:val="00B079DB"/>
    <w:rsid w:val="00B07A30"/>
    <w:rsid w:val="00B1013F"/>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C28"/>
    <w:rsid w:val="00B228F1"/>
    <w:rsid w:val="00B22C5A"/>
    <w:rsid w:val="00B234D6"/>
    <w:rsid w:val="00B23696"/>
    <w:rsid w:val="00B23C1A"/>
    <w:rsid w:val="00B23F0C"/>
    <w:rsid w:val="00B2489D"/>
    <w:rsid w:val="00B24AEF"/>
    <w:rsid w:val="00B25285"/>
    <w:rsid w:val="00B254B6"/>
    <w:rsid w:val="00B2638D"/>
    <w:rsid w:val="00B2644E"/>
    <w:rsid w:val="00B26CEC"/>
    <w:rsid w:val="00B273C2"/>
    <w:rsid w:val="00B277CD"/>
    <w:rsid w:val="00B278D7"/>
    <w:rsid w:val="00B27C9A"/>
    <w:rsid w:val="00B27E62"/>
    <w:rsid w:val="00B30BE2"/>
    <w:rsid w:val="00B30F5B"/>
    <w:rsid w:val="00B31280"/>
    <w:rsid w:val="00B31A5A"/>
    <w:rsid w:val="00B322D4"/>
    <w:rsid w:val="00B32314"/>
    <w:rsid w:val="00B3249E"/>
    <w:rsid w:val="00B32905"/>
    <w:rsid w:val="00B32B48"/>
    <w:rsid w:val="00B3325A"/>
    <w:rsid w:val="00B334EE"/>
    <w:rsid w:val="00B33ED9"/>
    <w:rsid w:val="00B34202"/>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29B3"/>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49BD"/>
    <w:rsid w:val="00B55555"/>
    <w:rsid w:val="00B55B7A"/>
    <w:rsid w:val="00B56659"/>
    <w:rsid w:val="00B56707"/>
    <w:rsid w:val="00B57F2C"/>
    <w:rsid w:val="00B60746"/>
    <w:rsid w:val="00B612D1"/>
    <w:rsid w:val="00B61C21"/>
    <w:rsid w:val="00B61F92"/>
    <w:rsid w:val="00B620B9"/>
    <w:rsid w:val="00B62509"/>
    <w:rsid w:val="00B62A44"/>
    <w:rsid w:val="00B633A0"/>
    <w:rsid w:val="00B635E4"/>
    <w:rsid w:val="00B640E1"/>
    <w:rsid w:val="00B64298"/>
    <w:rsid w:val="00B644B1"/>
    <w:rsid w:val="00B664FF"/>
    <w:rsid w:val="00B66EB5"/>
    <w:rsid w:val="00B67504"/>
    <w:rsid w:val="00B67990"/>
    <w:rsid w:val="00B67C69"/>
    <w:rsid w:val="00B70372"/>
    <w:rsid w:val="00B704AF"/>
    <w:rsid w:val="00B705E8"/>
    <w:rsid w:val="00B70EEE"/>
    <w:rsid w:val="00B70F29"/>
    <w:rsid w:val="00B717C7"/>
    <w:rsid w:val="00B727EA"/>
    <w:rsid w:val="00B72A1D"/>
    <w:rsid w:val="00B7345B"/>
    <w:rsid w:val="00B73DFC"/>
    <w:rsid w:val="00B7450A"/>
    <w:rsid w:val="00B750A6"/>
    <w:rsid w:val="00B75411"/>
    <w:rsid w:val="00B77028"/>
    <w:rsid w:val="00B770AA"/>
    <w:rsid w:val="00B770B3"/>
    <w:rsid w:val="00B77294"/>
    <w:rsid w:val="00B7737C"/>
    <w:rsid w:val="00B7752B"/>
    <w:rsid w:val="00B77781"/>
    <w:rsid w:val="00B814B4"/>
    <w:rsid w:val="00B81C35"/>
    <w:rsid w:val="00B81EE0"/>
    <w:rsid w:val="00B81FD0"/>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7103"/>
    <w:rsid w:val="00B97703"/>
    <w:rsid w:val="00B97751"/>
    <w:rsid w:val="00B97A9D"/>
    <w:rsid w:val="00BA0069"/>
    <w:rsid w:val="00BA0B62"/>
    <w:rsid w:val="00BA1101"/>
    <w:rsid w:val="00BA2299"/>
    <w:rsid w:val="00BA27C6"/>
    <w:rsid w:val="00BA27CE"/>
    <w:rsid w:val="00BA372D"/>
    <w:rsid w:val="00BA3882"/>
    <w:rsid w:val="00BA4FD3"/>
    <w:rsid w:val="00BA5477"/>
    <w:rsid w:val="00BA6C25"/>
    <w:rsid w:val="00BA702C"/>
    <w:rsid w:val="00BA70E2"/>
    <w:rsid w:val="00BA7328"/>
    <w:rsid w:val="00BA7A92"/>
    <w:rsid w:val="00BA7B31"/>
    <w:rsid w:val="00BB021F"/>
    <w:rsid w:val="00BB0B2E"/>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5A0"/>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5AFD"/>
    <w:rsid w:val="00BE71AE"/>
    <w:rsid w:val="00BF079D"/>
    <w:rsid w:val="00BF11FC"/>
    <w:rsid w:val="00BF168C"/>
    <w:rsid w:val="00BF2A70"/>
    <w:rsid w:val="00BF3F93"/>
    <w:rsid w:val="00BF45AE"/>
    <w:rsid w:val="00BF51E3"/>
    <w:rsid w:val="00BF526D"/>
    <w:rsid w:val="00BF5779"/>
    <w:rsid w:val="00BF6652"/>
    <w:rsid w:val="00BF6CC9"/>
    <w:rsid w:val="00BF7752"/>
    <w:rsid w:val="00BF7782"/>
    <w:rsid w:val="00C001AF"/>
    <w:rsid w:val="00C00307"/>
    <w:rsid w:val="00C0090D"/>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1B06"/>
    <w:rsid w:val="00C120F9"/>
    <w:rsid w:val="00C122F0"/>
    <w:rsid w:val="00C12573"/>
    <w:rsid w:val="00C12772"/>
    <w:rsid w:val="00C12C67"/>
    <w:rsid w:val="00C13387"/>
    <w:rsid w:val="00C17785"/>
    <w:rsid w:val="00C177C2"/>
    <w:rsid w:val="00C178BE"/>
    <w:rsid w:val="00C20AC8"/>
    <w:rsid w:val="00C221FE"/>
    <w:rsid w:val="00C2274D"/>
    <w:rsid w:val="00C22F59"/>
    <w:rsid w:val="00C230B6"/>
    <w:rsid w:val="00C23387"/>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4C9"/>
    <w:rsid w:val="00C32948"/>
    <w:rsid w:val="00C331D1"/>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50547"/>
    <w:rsid w:val="00C5071A"/>
    <w:rsid w:val="00C50AD1"/>
    <w:rsid w:val="00C50B9E"/>
    <w:rsid w:val="00C51071"/>
    <w:rsid w:val="00C51083"/>
    <w:rsid w:val="00C52B02"/>
    <w:rsid w:val="00C531E2"/>
    <w:rsid w:val="00C54382"/>
    <w:rsid w:val="00C543FA"/>
    <w:rsid w:val="00C553CA"/>
    <w:rsid w:val="00C5594A"/>
    <w:rsid w:val="00C5599A"/>
    <w:rsid w:val="00C560DA"/>
    <w:rsid w:val="00C561F4"/>
    <w:rsid w:val="00C5660A"/>
    <w:rsid w:val="00C5706E"/>
    <w:rsid w:val="00C57FC8"/>
    <w:rsid w:val="00C6044B"/>
    <w:rsid w:val="00C61845"/>
    <w:rsid w:val="00C6186E"/>
    <w:rsid w:val="00C62281"/>
    <w:rsid w:val="00C6269D"/>
    <w:rsid w:val="00C626B0"/>
    <w:rsid w:val="00C631D9"/>
    <w:rsid w:val="00C63418"/>
    <w:rsid w:val="00C63F6E"/>
    <w:rsid w:val="00C64655"/>
    <w:rsid w:val="00C64DDF"/>
    <w:rsid w:val="00C64E8F"/>
    <w:rsid w:val="00C64EE2"/>
    <w:rsid w:val="00C65DDD"/>
    <w:rsid w:val="00C6628F"/>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EDD"/>
    <w:rsid w:val="00C7753A"/>
    <w:rsid w:val="00C77748"/>
    <w:rsid w:val="00C77A3A"/>
    <w:rsid w:val="00C8209F"/>
    <w:rsid w:val="00C820F7"/>
    <w:rsid w:val="00C822C4"/>
    <w:rsid w:val="00C82985"/>
    <w:rsid w:val="00C83475"/>
    <w:rsid w:val="00C83D75"/>
    <w:rsid w:val="00C83DE1"/>
    <w:rsid w:val="00C8454E"/>
    <w:rsid w:val="00C847AE"/>
    <w:rsid w:val="00C8482E"/>
    <w:rsid w:val="00C854FC"/>
    <w:rsid w:val="00C85501"/>
    <w:rsid w:val="00C85794"/>
    <w:rsid w:val="00C85B45"/>
    <w:rsid w:val="00C85EEB"/>
    <w:rsid w:val="00C85F04"/>
    <w:rsid w:val="00C85F80"/>
    <w:rsid w:val="00C86270"/>
    <w:rsid w:val="00C86C2E"/>
    <w:rsid w:val="00C90411"/>
    <w:rsid w:val="00C9054C"/>
    <w:rsid w:val="00C909D6"/>
    <w:rsid w:val="00C90BE6"/>
    <w:rsid w:val="00C914A2"/>
    <w:rsid w:val="00C92760"/>
    <w:rsid w:val="00C92E12"/>
    <w:rsid w:val="00C9602E"/>
    <w:rsid w:val="00C96315"/>
    <w:rsid w:val="00C96690"/>
    <w:rsid w:val="00C968B4"/>
    <w:rsid w:val="00C97018"/>
    <w:rsid w:val="00C97132"/>
    <w:rsid w:val="00C975F6"/>
    <w:rsid w:val="00C97B87"/>
    <w:rsid w:val="00C97E3D"/>
    <w:rsid w:val="00CA02CD"/>
    <w:rsid w:val="00CA035E"/>
    <w:rsid w:val="00CA054F"/>
    <w:rsid w:val="00CA1874"/>
    <w:rsid w:val="00CA23B4"/>
    <w:rsid w:val="00CA2899"/>
    <w:rsid w:val="00CA2AE9"/>
    <w:rsid w:val="00CA35EC"/>
    <w:rsid w:val="00CA3D25"/>
    <w:rsid w:val="00CA4313"/>
    <w:rsid w:val="00CA496C"/>
    <w:rsid w:val="00CA4DF5"/>
    <w:rsid w:val="00CA5414"/>
    <w:rsid w:val="00CA58BA"/>
    <w:rsid w:val="00CA66E6"/>
    <w:rsid w:val="00CA6725"/>
    <w:rsid w:val="00CA6B03"/>
    <w:rsid w:val="00CA6B7E"/>
    <w:rsid w:val="00CB078B"/>
    <w:rsid w:val="00CB0CFA"/>
    <w:rsid w:val="00CB14B5"/>
    <w:rsid w:val="00CB19E1"/>
    <w:rsid w:val="00CB1F7D"/>
    <w:rsid w:val="00CB516A"/>
    <w:rsid w:val="00CB5230"/>
    <w:rsid w:val="00CB590D"/>
    <w:rsid w:val="00CB5C99"/>
    <w:rsid w:val="00CB6B87"/>
    <w:rsid w:val="00CB6F15"/>
    <w:rsid w:val="00CB70B3"/>
    <w:rsid w:val="00CB74A2"/>
    <w:rsid w:val="00CB7544"/>
    <w:rsid w:val="00CB7CB1"/>
    <w:rsid w:val="00CC0B90"/>
    <w:rsid w:val="00CC0C64"/>
    <w:rsid w:val="00CC144A"/>
    <w:rsid w:val="00CC1484"/>
    <w:rsid w:val="00CC2DF2"/>
    <w:rsid w:val="00CC30EC"/>
    <w:rsid w:val="00CC42E9"/>
    <w:rsid w:val="00CC44B1"/>
    <w:rsid w:val="00CC4A78"/>
    <w:rsid w:val="00CC62C6"/>
    <w:rsid w:val="00CC6642"/>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495D"/>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1CC5"/>
    <w:rsid w:val="00CE2438"/>
    <w:rsid w:val="00CE2C6D"/>
    <w:rsid w:val="00CE3F6D"/>
    <w:rsid w:val="00CE4A32"/>
    <w:rsid w:val="00CE4F8E"/>
    <w:rsid w:val="00CE503E"/>
    <w:rsid w:val="00CE504F"/>
    <w:rsid w:val="00CE5E0C"/>
    <w:rsid w:val="00CE64A6"/>
    <w:rsid w:val="00CE6A0F"/>
    <w:rsid w:val="00CE6DB0"/>
    <w:rsid w:val="00CE7757"/>
    <w:rsid w:val="00CE7F16"/>
    <w:rsid w:val="00CF0823"/>
    <w:rsid w:val="00CF17D3"/>
    <w:rsid w:val="00CF237F"/>
    <w:rsid w:val="00CF24BA"/>
    <w:rsid w:val="00CF2CAF"/>
    <w:rsid w:val="00CF2F4A"/>
    <w:rsid w:val="00CF31CB"/>
    <w:rsid w:val="00CF36DD"/>
    <w:rsid w:val="00CF3721"/>
    <w:rsid w:val="00CF4127"/>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88"/>
    <w:rsid w:val="00D05BD6"/>
    <w:rsid w:val="00D05FD6"/>
    <w:rsid w:val="00D066B4"/>
    <w:rsid w:val="00D078BA"/>
    <w:rsid w:val="00D078CA"/>
    <w:rsid w:val="00D07DC1"/>
    <w:rsid w:val="00D10065"/>
    <w:rsid w:val="00D10353"/>
    <w:rsid w:val="00D104C4"/>
    <w:rsid w:val="00D106AB"/>
    <w:rsid w:val="00D10C04"/>
    <w:rsid w:val="00D10E0F"/>
    <w:rsid w:val="00D1180F"/>
    <w:rsid w:val="00D11DA8"/>
    <w:rsid w:val="00D1217B"/>
    <w:rsid w:val="00D12767"/>
    <w:rsid w:val="00D12775"/>
    <w:rsid w:val="00D13682"/>
    <w:rsid w:val="00D1374A"/>
    <w:rsid w:val="00D1443F"/>
    <w:rsid w:val="00D14AB9"/>
    <w:rsid w:val="00D14AFB"/>
    <w:rsid w:val="00D15D17"/>
    <w:rsid w:val="00D15DA1"/>
    <w:rsid w:val="00D161E9"/>
    <w:rsid w:val="00D16B28"/>
    <w:rsid w:val="00D17C31"/>
    <w:rsid w:val="00D2050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90D"/>
    <w:rsid w:val="00D30BE6"/>
    <w:rsid w:val="00D313F6"/>
    <w:rsid w:val="00D322E3"/>
    <w:rsid w:val="00D327D7"/>
    <w:rsid w:val="00D32D20"/>
    <w:rsid w:val="00D330DC"/>
    <w:rsid w:val="00D335DB"/>
    <w:rsid w:val="00D336DD"/>
    <w:rsid w:val="00D34760"/>
    <w:rsid w:val="00D348A0"/>
    <w:rsid w:val="00D34FBB"/>
    <w:rsid w:val="00D35543"/>
    <w:rsid w:val="00D35847"/>
    <w:rsid w:val="00D358CA"/>
    <w:rsid w:val="00D360B8"/>
    <w:rsid w:val="00D363F0"/>
    <w:rsid w:val="00D36427"/>
    <w:rsid w:val="00D36688"/>
    <w:rsid w:val="00D406E7"/>
    <w:rsid w:val="00D40C24"/>
    <w:rsid w:val="00D41708"/>
    <w:rsid w:val="00D42FF2"/>
    <w:rsid w:val="00D43624"/>
    <w:rsid w:val="00D450C5"/>
    <w:rsid w:val="00D45525"/>
    <w:rsid w:val="00D45C3B"/>
    <w:rsid w:val="00D45ECC"/>
    <w:rsid w:val="00D46388"/>
    <w:rsid w:val="00D465C4"/>
    <w:rsid w:val="00D46FEA"/>
    <w:rsid w:val="00D47A28"/>
    <w:rsid w:val="00D50A5C"/>
    <w:rsid w:val="00D50E3E"/>
    <w:rsid w:val="00D51123"/>
    <w:rsid w:val="00D5199E"/>
    <w:rsid w:val="00D52748"/>
    <w:rsid w:val="00D52B29"/>
    <w:rsid w:val="00D54D3F"/>
    <w:rsid w:val="00D555CF"/>
    <w:rsid w:val="00D56150"/>
    <w:rsid w:val="00D56A8D"/>
    <w:rsid w:val="00D56CD0"/>
    <w:rsid w:val="00D57088"/>
    <w:rsid w:val="00D574BB"/>
    <w:rsid w:val="00D575F2"/>
    <w:rsid w:val="00D607F3"/>
    <w:rsid w:val="00D62333"/>
    <w:rsid w:val="00D62C16"/>
    <w:rsid w:val="00D631B4"/>
    <w:rsid w:val="00D634C3"/>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7020"/>
    <w:rsid w:val="00D8797D"/>
    <w:rsid w:val="00D87B43"/>
    <w:rsid w:val="00D902FE"/>
    <w:rsid w:val="00D9096F"/>
    <w:rsid w:val="00D91805"/>
    <w:rsid w:val="00D920C6"/>
    <w:rsid w:val="00D92565"/>
    <w:rsid w:val="00D92A4E"/>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5C9"/>
    <w:rsid w:val="00DA2AF7"/>
    <w:rsid w:val="00DA32F3"/>
    <w:rsid w:val="00DA48A9"/>
    <w:rsid w:val="00DA55C7"/>
    <w:rsid w:val="00DA5F58"/>
    <w:rsid w:val="00DA6974"/>
    <w:rsid w:val="00DA6A0B"/>
    <w:rsid w:val="00DA770C"/>
    <w:rsid w:val="00DB0815"/>
    <w:rsid w:val="00DB0873"/>
    <w:rsid w:val="00DB1260"/>
    <w:rsid w:val="00DB174C"/>
    <w:rsid w:val="00DB1AA9"/>
    <w:rsid w:val="00DB1EC4"/>
    <w:rsid w:val="00DB279A"/>
    <w:rsid w:val="00DB27C2"/>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21CC"/>
    <w:rsid w:val="00DC2B06"/>
    <w:rsid w:val="00DC3B82"/>
    <w:rsid w:val="00DC447B"/>
    <w:rsid w:val="00DC5999"/>
    <w:rsid w:val="00DC64DA"/>
    <w:rsid w:val="00DC6873"/>
    <w:rsid w:val="00DC6ABC"/>
    <w:rsid w:val="00DC754A"/>
    <w:rsid w:val="00DC7F04"/>
    <w:rsid w:val="00DD07DF"/>
    <w:rsid w:val="00DD0840"/>
    <w:rsid w:val="00DD0EBB"/>
    <w:rsid w:val="00DD11FD"/>
    <w:rsid w:val="00DD1256"/>
    <w:rsid w:val="00DD1B2E"/>
    <w:rsid w:val="00DD2380"/>
    <w:rsid w:val="00DD43B3"/>
    <w:rsid w:val="00DD6047"/>
    <w:rsid w:val="00DD6516"/>
    <w:rsid w:val="00DD65C4"/>
    <w:rsid w:val="00DD664A"/>
    <w:rsid w:val="00DD6CA7"/>
    <w:rsid w:val="00DD72F6"/>
    <w:rsid w:val="00DD7537"/>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424"/>
    <w:rsid w:val="00DE76AA"/>
    <w:rsid w:val="00DE7F5A"/>
    <w:rsid w:val="00DF03FD"/>
    <w:rsid w:val="00DF0A82"/>
    <w:rsid w:val="00DF0E65"/>
    <w:rsid w:val="00DF10F2"/>
    <w:rsid w:val="00DF1D3F"/>
    <w:rsid w:val="00DF297C"/>
    <w:rsid w:val="00DF3447"/>
    <w:rsid w:val="00DF4647"/>
    <w:rsid w:val="00DF5D02"/>
    <w:rsid w:val="00DF658B"/>
    <w:rsid w:val="00DF78BC"/>
    <w:rsid w:val="00E00293"/>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DDA"/>
    <w:rsid w:val="00E11274"/>
    <w:rsid w:val="00E12531"/>
    <w:rsid w:val="00E1293D"/>
    <w:rsid w:val="00E13F19"/>
    <w:rsid w:val="00E143A7"/>
    <w:rsid w:val="00E146B8"/>
    <w:rsid w:val="00E14EBC"/>
    <w:rsid w:val="00E15BEB"/>
    <w:rsid w:val="00E16018"/>
    <w:rsid w:val="00E17D55"/>
    <w:rsid w:val="00E20AEB"/>
    <w:rsid w:val="00E21396"/>
    <w:rsid w:val="00E2171B"/>
    <w:rsid w:val="00E21F62"/>
    <w:rsid w:val="00E22473"/>
    <w:rsid w:val="00E2249A"/>
    <w:rsid w:val="00E226D1"/>
    <w:rsid w:val="00E231B0"/>
    <w:rsid w:val="00E23648"/>
    <w:rsid w:val="00E236F5"/>
    <w:rsid w:val="00E2399B"/>
    <w:rsid w:val="00E25F10"/>
    <w:rsid w:val="00E264D1"/>
    <w:rsid w:val="00E2673B"/>
    <w:rsid w:val="00E26809"/>
    <w:rsid w:val="00E269C5"/>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C95"/>
    <w:rsid w:val="00E40F58"/>
    <w:rsid w:val="00E416AC"/>
    <w:rsid w:val="00E41A0E"/>
    <w:rsid w:val="00E41C74"/>
    <w:rsid w:val="00E41D35"/>
    <w:rsid w:val="00E42821"/>
    <w:rsid w:val="00E43A04"/>
    <w:rsid w:val="00E43A92"/>
    <w:rsid w:val="00E43AD9"/>
    <w:rsid w:val="00E43E38"/>
    <w:rsid w:val="00E4448F"/>
    <w:rsid w:val="00E4506A"/>
    <w:rsid w:val="00E45549"/>
    <w:rsid w:val="00E455FC"/>
    <w:rsid w:val="00E45937"/>
    <w:rsid w:val="00E45C35"/>
    <w:rsid w:val="00E45E7A"/>
    <w:rsid w:val="00E46546"/>
    <w:rsid w:val="00E46C03"/>
    <w:rsid w:val="00E47425"/>
    <w:rsid w:val="00E477FF"/>
    <w:rsid w:val="00E507BD"/>
    <w:rsid w:val="00E50CAD"/>
    <w:rsid w:val="00E51A22"/>
    <w:rsid w:val="00E51AEF"/>
    <w:rsid w:val="00E52A58"/>
    <w:rsid w:val="00E52DCE"/>
    <w:rsid w:val="00E5317A"/>
    <w:rsid w:val="00E54242"/>
    <w:rsid w:val="00E545F5"/>
    <w:rsid w:val="00E54B41"/>
    <w:rsid w:val="00E552DF"/>
    <w:rsid w:val="00E56678"/>
    <w:rsid w:val="00E57F91"/>
    <w:rsid w:val="00E6077C"/>
    <w:rsid w:val="00E607E2"/>
    <w:rsid w:val="00E60A6B"/>
    <w:rsid w:val="00E60BFF"/>
    <w:rsid w:val="00E61064"/>
    <w:rsid w:val="00E61558"/>
    <w:rsid w:val="00E6360E"/>
    <w:rsid w:val="00E63FCC"/>
    <w:rsid w:val="00E646BF"/>
    <w:rsid w:val="00E64D0A"/>
    <w:rsid w:val="00E6571D"/>
    <w:rsid w:val="00E65FF0"/>
    <w:rsid w:val="00E6606C"/>
    <w:rsid w:val="00E664A4"/>
    <w:rsid w:val="00E676AD"/>
    <w:rsid w:val="00E705EF"/>
    <w:rsid w:val="00E70607"/>
    <w:rsid w:val="00E70734"/>
    <w:rsid w:val="00E70870"/>
    <w:rsid w:val="00E70A6D"/>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C93"/>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247"/>
    <w:rsid w:val="00EA64BE"/>
    <w:rsid w:val="00EA67DA"/>
    <w:rsid w:val="00EA7B40"/>
    <w:rsid w:val="00EB0050"/>
    <w:rsid w:val="00EB01EB"/>
    <w:rsid w:val="00EB1048"/>
    <w:rsid w:val="00EB10F1"/>
    <w:rsid w:val="00EB12B5"/>
    <w:rsid w:val="00EB1716"/>
    <w:rsid w:val="00EB1F41"/>
    <w:rsid w:val="00EB233D"/>
    <w:rsid w:val="00EB2CC9"/>
    <w:rsid w:val="00EB368D"/>
    <w:rsid w:val="00EB4998"/>
    <w:rsid w:val="00EB51C9"/>
    <w:rsid w:val="00EB560F"/>
    <w:rsid w:val="00EB5AE5"/>
    <w:rsid w:val="00EB5DEE"/>
    <w:rsid w:val="00EB6108"/>
    <w:rsid w:val="00EB7080"/>
    <w:rsid w:val="00EC04CE"/>
    <w:rsid w:val="00EC08E8"/>
    <w:rsid w:val="00EC0FEA"/>
    <w:rsid w:val="00EC2DBF"/>
    <w:rsid w:val="00EC35A5"/>
    <w:rsid w:val="00EC3658"/>
    <w:rsid w:val="00EC3DFD"/>
    <w:rsid w:val="00EC4602"/>
    <w:rsid w:val="00EC589C"/>
    <w:rsid w:val="00EC59C0"/>
    <w:rsid w:val="00EC68F7"/>
    <w:rsid w:val="00EC6BB0"/>
    <w:rsid w:val="00EC7DCB"/>
    <w:rsid w:val="00EC7F43"/>
    <w:rsid w:val="00ED0B40"/>
    <w:rsid w:val="00ED2DE4"/>
    <w:rsid w:val="00ED3269"/>
    <w:rsid w:val="00ED47D3"/>
    <w:rsid w:val="00ED488A"/>
    <w:rsid w:val="00ED4C0C"/>
    <w:rsid w:val="00ED4C9A"/>
    <w:rsid w:val="00ED5020"/>
    <w:rsid w:val="00ED6324"/>
    <w:rsid w:val="00ED6A8E"/>
    <w:rsid w:val="00ED72F3"/>
    <w:rsid w:val="00ED76AA"/>
    <w:rsid w:val="00ED7D72"/>
    <w:rsid w:val="00EE0A50"/>
    <w:rsid w:val="00EE0B70"/>
    <w:rsid w:val="00EE0D20"/>
    <w:rsid w:val="00EE15D4"/>
    <w:rsid w:val="00EE1E05"/>
    <w:rsid w:val="00EE238A"/>
    <w:rsid w:val="00EE2AE3"/>
    <w:rsid w:val="00EE37C3"/>
    <w:rsid w:val="00EE4246"/>
    <w:rsid w:val="00EE5AB4"/>
    <w:rsid w:val="00EE63E2"/>
    <w:rsid w:val="00EE670F"/>
    <w:rsid w:val="00EF0E3B"/>
    <w:rsid w:val="00EF0FFF"/>
    <w:rsid w:val="00EF20E6"/>
    <w:rsid w:val="00EF24CD"/>
    <w:rsid w:val="00EF2EF0"/>
    <w:rsid w:val="00EF3468"/>
    <w:rsid w:val="00EF3C80"/>
    <w:rsid w:val="00EF43F3"/>
    <w:rsid w:val="00EF45C9"/>
    <w:rsid w:val="00EF4831"/>
    <w:rsid w:val="00EF4AF8"/>
    <w:rsid w:val="00EF50D9"/>
    <w:rsid w:val="00EF51F1"/>
    <w:rsid w:val="00EF6123"/>
    <w:rsid w:val="00EF653B"/>
    <w:rsid w:val="00EF6E6D"/>
    <w:rsid w:val="00EF6E8D"/>
    <w:rsid w:val="00EF7572"/>
    <w:rsid w:val="00F00AE0"/>
    <w:rsid w:val="00F01D9E"/>
    <w:rsid w:val="00F02251"/>
    <w:rsid w:val="00F024D1"/>
    <w:rsid w:val="00F05830"/>
    <w:rsid w:val="00F058DF"/>
    <w:rsid w:val="00F05C1D"/>
    <w:rsid w:val="00F06500"/>
    <w:rsid w:val="00F06D58"/>
    <w:rsid w:val="00F0724C"/>
    <w:rsid w:val="00F073B1"/>
    <w:rsid w:val="00F07DA9"/>
    <w:rsid w:val="00F1131A"/>
    <w:rsid w:val="00F114EB"/>
    <w:rsid w:val="00F12305"/>
    <w:rsid w:val="00F1253C"/>
    <w:rsid w:val="00F131F5"/>
    <w:rsid w:val="00F13619"/>
    <w:rsid w:val="00F13E2A"/>
    <w:rsid w:val="00F14BC7"/>
    <w:rsid w:val="00F15078"/>
    <w:rsid w:val="00F15CBF"/>
    <w:rsid w:val="00F15D5A"/>
    <w:rsid w:val="00F16B65"/>
    <w:rsid w:val="00F17620"/>
    <w:rsid w:val="00F17D31"/>
    <w:rsid w:val="00F2002E"/>
    <w:rsid w:val="00F207D1"/>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279A"/>
    <w:rsid w:val="00F3294E"/>
    <w:rsid w:val="00F33190"/>
    <w:rsid w:val="00F33571"/>
    <w:rsid w:val="00F3357C"/>
    <w:rsid w:val="00F33B72"/>
    <w:rsid w:val="00F34152"/>
    <w:rsid w:val="00F342C2"/>
    <w:rsid w:val="00F35434"/>
    <w:rsid w:val="00F377F2"/>
    <w:rsid w:val="00F37C46"/>
    <w:rsid w:val="00F40B8A"/>
    <w:rsid w:val="00F40ED2"/>
    <w:rsid w:val="00F4104C"/>
    <w:rsid w:val="00F41367"/>
    <w:rsid w:val="00F417CF"/>
    <w:rsid w:val="00F41D10"/>
    <w:rsid w:val="00F41FA2"/>
    <w:rsid w:val="00F4253B"/>
    <w:rsid w:val="00F42DBE"/>
    <w:rsid w:val="00F42DDC"/>
    <w:rsid w:val="00F43919"/>
    <w:rsid w:val="00F43B6B"/>
    <w:rsid w:val="00F43D57"/>
    <w:rsid w:val="00F44815"/>
    <w:rsid w:val="00F451FA"/>
    <w:rsid w:val="00F4559C"/>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875"/>
    <w:rsid w:val="00F62D83"/>
    <w:rsid w:val="00F63684"/>
    <w:rsid w:val="00F64235"/>
    <w:rsid w:val="00F6434E"/>
    <w:rsid w:val="00F64710"/>
    <w:rsid w:val="00F649A1"/>
    <w:rsid w:val="00F6566E"/>
    <w:rsid w:val="00F66B4E"/>
    <w:rsid w:val="00F66EBD"/>
    <w:rsid w:val="00F70A53"/>
    <w:rsid w:val="00F71322"/>
    <w:rsid w:val="00F72033"/>
    <w:rsid w:val="00F721CA"/>
    <w:rsid w:val="00F72A6B"/>
    <w:rsid w:val="00F74B0A"/>
    <w:rsid w:val="00F74CCB"/>
    <w:rsid w:val="00F761D0"/>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438B"/>
    <w:rsid w:val="00F848CE"/>
    <w:rsid w:val="00F84C14"/>
    <w:rsid w:val="00F84EAF"/>
    <w:rsid w:val="00F85D9C"/>
    <w:rsid w:val="00F86714"/>
    <w:rsid w:val="00F86A12"/>
    <w:rsid w:val="00F905AF"/>
    <w:rsid w:val="00F90E1D"/>
    <w:rsid w:val="00F91140"/>
    <w:rsid w:val="00F91946"/>
    <w:rsid w:val="00F9209F"/>
    <w:rsid w:val="00F920DD"/>
    <w:rsid w:val="00F921D1"/>
    <w:rsid w:val="00F92BDF"/>
    <w:rsid w:val="00F92C8D"/>
    <w:rsid w:val="00F934E9"/>
    <w:rsid w:val="00F93852"/>
    <w:rsid w:val="00F943C4"/>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A7C57"/>
    <w:rsid w:val="00FB02BC"/>
    <w:rsid w:val="00FB0EB6"/>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10D4"/>
    <w:rsid w:val="00FC17E6"/>
    <w:rsid w:val="00FC221C"/>
    <w:rsid w:val="00FC292D"/>
    <w:rsid w:val="00FC2A03"/>
    <w:rsid w:val="00FC3172"/>
    <w:rsid w:val="00FC3222"/>
    <w:rsid w:val="00FC328E"/>
    <w:rsid w:val="00FC3A47"/>
    <w:rsid w:val="00FC453C"/>
    <w:rsid w:val="00FC643E"/>
    <w:rsid w:val="00FC665C"/>
    <w:rsid w:val="00FC70F3"/>
    <w:rsid w:val="00FD0D50"/>
    <w:rsid w:val="00FD0DFA"/>
    <w:rsid w:val="00FD10F9"/>
    <w:rsid w:val="00FD1C3A"/>
    <w:rsid w:val="00FD2039"/>
    <w:rsid w:val="00FD20F6"/>
    <w:rsid w:val="00FD28E1"/>
    <w:rsid w:val="00FD2E65"/>
    <w:rsid w:val="00FD401E"/>
    <w:rsid w:val="00FD4EBF"/>
    <w:rsid w:val="00FD52FC"/>
    <w:rsid w:val="00FD53E6"/>
    <w:rsid w:val="00FD551F"/>
    <w:rsid w:val="00FD6173"/>
    <w:rsid w:val="00FD7386"/>
    <w:rsid w:val="00FD73AF"/>
    <w:rsid w:val="00FD73DF"/>
    <w:rsid w:val="00FD76D9"/>
    <w:rsid w:val="00FD79B3"/>
    <w:rsid w:val="00FD7FF4"/>
    <w:rsid w:val="00FE1040"/>
    <w:rsid w:val="00FE2309"/>
    <w:rsid w:val="00FE2373"/>
    <w:rsid w:val="00FE3AC9"/>
    <w:rsid w:val="00FE3B3C"/>
    <w:rsid w:val="00FE5228"/>
    <w:rsid w:val="00FE56F7"/>
    <w:rsid w:val="00FE5854"/>
    <w:rsid w:val="00FE5EF8"/>
    <w:rsid w:val="00FE61DB"/>
    <w:rsid w:val="00FE6288"/>
    <w:rsid w:val="00FE72DF"/>
    <w:rsid w:val="00FE77E5"/>
    <w:rsid w:val="00FE7B93"/>
    <w:rsid w:val="00FF01CB"/>
    <w:rsid w:val="00FF0218"/>
    <w:rsid w:val="00FF0F1D"/>
    <w:rsid w:val="00FF271E"/>
    <w:rsid w:val="00FF3152"/>
    <w:rsid w:val="00FF32C8"/>
    <w:rsid w:val="00FF38F7"/>
    <w:rsid w:val="00FF4142"/>
    <w:rsid w:val="00FF46F1"/>
    <w:rsid w:val="00FF4823"/>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qFormat/>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 w:type="character" w:customStyle="1" w:styleId="B10">
    <w:name w:val="B1 (文字)"/>
    <w:qFormat/>
    <w:locked/>
    <w:rsid w:val="006D3BDE"/>
    <w:rPr>
      <w:lang w:eastAsia="en-US"/>
    </w:rPr>
  </w:style>
  <w:style w:type="paragraph" w:styleId="afd">
    <w:name w:val="Revision"/>
    <w:hidden/>
    <w:uiPriority w:val="99"/>
    <w:semiHidden/>
    <w:rsid w:val="00F911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036576">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1466922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8EC7913-02FD-4557-B256-A21F3A512B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543</Words>
  <Characters>3099</Characters>
  <Application>Microsoft Office Word</Application>
  <DocSecurity>0</DocSecurity>
  <Lines>25</Lines>
  <Paragraphs>7</Paragraphs>
  <ScaleCrop>false</ScaleCrop>
  <Company>ETSI Sophia Antipolis</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Author</cp:lastModifiedBy>
  <cp:revision>9</cp:revision>
  <cp:lastPrinted>2019-03-27T02:48:00Z</cp:lastPrinted>
  <dcterms:created xsi:type="dcterms:W3CDTF">2023-11-03T04:32:00Z</dcterms:created>
  <dcterms:modified xsi:type="dcterms:W3CDTF">2023-11-03T05:36:00Z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